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5563D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 w:hint="cs"/>
          <w:lang w:bidi="fa-IR"/>
        </w:rPr>
      </w:pPr>
    </w:p>
    <w:p w14:paraId="6C1A4271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لطفا نکات زیر برای </w:t>
      </w:r>
      <w:r w:rsidRPr="00C45620">
        <w:rPr>
          <w:rStyle w:val="StyleComplexNazanin"/>
          <w:rFonts w:asciiTheme="majorBidi" w:hAnsiTheme="majorBidi" w:cs="B Nazanin" w:hint="cs"/>
          <w:color w:val="E36C0A" w:themeColor="accent6" w:themeShade="BF"/>
          <w:sz w:val="40"/>
          <w:szCs w:val="40"/>
          <w:u w:val="single"/>
          <w:rtl/>
          <w:lang w:bidi="fa-IR"/>
        </w:rPr>
        <w:t>تایپ سوالات</w:t>
      </w:r>
      <w:r w:rsidRPr="00C45620">
        <w:rPr>
          <w:rStyle w:val="StyleComplexNazanin"/>
          <w:rFonts w:asciiTheme="majorBidi" w:hAnsiTheme="majorBidi" w:cs="B Nazanin" w:hint="cs"/>
          <w:color w:val="E36C0A" w:themeColor="accent6" w:themeShade="BF"/>
          <w:rtl/>
          <w:lang w:bidi="fa-IR"/>
        </w:rPr>
        <w:t xml:space="preserve"> 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>دقت شود</w:t>
      </w:r>
    </w:p>
    <w:p w14:paraId="4673D28D" w14:textId="77777777" w:rsidR="00C45620" w:rsidRDefault="00C45620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14:paraId="64613B78" w14:textId="77777777" w:rsidR="00ED5B61" w:rsidRDefault="00ED5B61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فرمت پیشنهادی </w:t>
      </w:r>
      <w:r>
        <w:rPr>
          <w:rStyle w:val="StyleComplexNazanin"/>
          <w:rFonts w:asciiTheme="majorBidi" w:hAnsiTheme="majorBidi" w:cs="B Nazanin"/>
          <w:lang w:bidi="fa-IR"/>
        </w:rPr>
        <w:t>word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 برای ورود سوالات از آن</w:t>
      </w:r>
    </w:p>
    <w:p w14:paraId="0133590B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خطوط جداول فقط برای نمایش قرار داده شده است. </w:t>
      </w:r>
    </w:p>
    <w:p w14:paraId="29EBA46F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هر سوال در یک جدول مستقل آورده میشود</w:t>
      </w:r>
    </w:p>
    <w:p w14:paraId="500FFAF6" w14:textId="77777777"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سطر اول نام آزمون مرتبط قرار داده میشود.</w:t>
      </w:r>
    </w:p>
    <w:p w14:paraId="101B7D09" w14:textId="77777777" w:rsidR="00ED5B61" w:rsidRDefault="00ED5B6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شماره سوال و گزینه ها به عنوان مرجع برای آنالیز سوالات در نظر گرفته</w:t>
      </w:r>
      <w:r w:rsidR="009B24FF">
        <w:rPr>
          <w:rStyle w:val="StyleComplexNazanin"/>
          <w:rFonts w:asciiTheme="majorBidi" w:hAnsiTheme="majorBidi" w:cs="B Nazanin" w:hint="cs"/>
          <w:rtl/>
          <w:lang w:bidi="fa-IR"/>
        </w:rPr>
        <w:t xml:space="preserve"> میشود .</w:t>
      </w:r>
    </w:p>
    <w:p w14:paraId="09986CFB" w14:textId="77777777" w:rsidR="009B24FF" w:rsidRPr="009B24FF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تعداد جدول در هر صفحه مهم </w:t>
      </w:r>
      <w:r w:rsidRPr="009B24FF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</w:p>
    <w:p w14:paraId="3799A131" w14:textId="77777777" w:rsidR="009B24FF" w:rsidRPr="00374FD1" w:rsidRDefault="009B24FF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افزایش ارتفاع جدول بدلیل زیاد بودن متن سوال مهم </w:t>
      </w:r>
      <w:r w:rsidRPr="009B24FF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  <w:r w:rsidR="00374FD1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.</w:t>
      </w:r>
    </w:p>
    <w:p w14:paraId="1BC99DA2" w14:textId="77777777" w:rsidR="00374FD1" w:rsidRDefault="00374FD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تعداد جدول های درج شده صرفا جهت راحتی کار بوده و در صورت کم شدن تعداد جدول ها و زیاد شدن آن مشکلی در ورود سوالات پیش نمی آید. (تعداد سوالات ورودی به تعداد جدول ها)</w:t>
      </w:r>
    </w:p>
    <w:p w14:paraId="20B1189C" w14:textId="77777777" w:rsidR="007E0865" w:rsidRDefault="007E0865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ورود اطلاعات منبع اختیاری می باشد</w:t>
      </w:r>
    </w:p>
    <w:p w14:paraId="4509DA75" w14:textId="77777777" w:rsidR="00ED5B61" w:rsidRDefault="00ED5B61" w:rsidP="00ED5B61">
      <w:pPr>
        <w:pStyle w:val="a3"/>
        <w:ind w:left="720"/>
        <w:rPr>
          <w:rStyle w:val="StyleComplexNazanin"/>
          <w:rFonts w:asciiTheme="majorBidi" w:hAnsiTheme="majorBidi" w:cs="B Nazanin"/>
          <w:lang w:bidi="fa-IR"/>
        </w:rPr>
      </w:pPr>
    </w:p>
    <w:p w14:paraId="260EA6C7" w14:textId="77777777" w:rsidR="009B24FF" w:rsidRDefault="009B24FF">
      <w:pPr>
        <w:bidi w:val="0"/>
        <w:rPr>
          <w:rStyle w:val="StyleComplexNazanin"/>
          <w:rFonts w:asciiTheme="majorBidi" w:hAnsiTheme="majorBidi" w:cs="B Nazanin"/>
          <w:bCs/>
          <w:rtl/>
          <w:lang w:bidi="fa-IR"/>
        </w:rPr>
      </w:pPr>
      <w:r>
        <w:rPr>
          <w:rStyle w:val="StyleComplexNazanin"/>
          <w:rFonts w:asciiTheme="majorBidi" w:hAnsiTheme="majorBidi" w:cs="B Nazanin"/>
          <w:rtl/>
          <w:lang w:bidi="fa-IR"/>
        </w:rPr>
        <w:br w:type="page"/>
      </w: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0837F334" w14:textId="77777777" w:rsidTr="000B5862">
        <w:trPr>
          <w:cantSplit/>
        </w:trPr>
        <w:tc>
          <w:tcPr>
            <w:tcW w:w="794" w:type="dxa"/>
          </w:tcPr>
          <w:p w14:paraId="1B20E5D4" w14:textId="77777777" w:rsidR="00BD6C14" w:rsidRPr="005460F2" w:rsidRDefault="00BD6C14" w:rsidP="00DA6CEC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bookmarkStart w:id="0" w:name="_Hlk200468028"/>
          </w:p>
        </w:tc>
        <w:tc>
          <w:tcPr>
            <w:tcW w:w="9411" w:type="dxa"/>
            <w:gridSpan w:val="2"/>
          </w:tcPr>
          <w:p w14:paraId="581DBF12" w14:textId="1F7EB5B6" w:rsidR="00BD6C14" w:rsidRPr="005460F2" w:rsidRDefault="00BD6C14" w:rsidP="00776D30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872B77" w:rsidRPr="005460F2" w14:paraId="5DF9ABB5" w14:textId="77777777" w:rsidTr="000B5862">
        <w:trPr>
          <w:cantSplit/>
        </w:trPr>
        <w:tc>
          <w:tcPr>
            <w:tcW w:w="794" w:type="dxa"/>
            <w:vAlign w:val="center"/>
          </w:tcPr>
          <w:p w14:paraId="6579C750" w14:textId="60CE1BB6" w:rsidR="00872B77" w:rsidRPr="005460F2" w:rsidRDefault="00872B77" w:rsidP="00231F17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36FAAD6" w14:textId="5A55FEA9" w:rsidR="00776D30" w:rsidRPr="005460F2" w:rsidRDefault="00686A8C" w:rsidP="00872B7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proofErr w:type="gramStart"/>
            <w:r w:rsidRPr="0011381F">
              <w:t>Clo</w:t>
            </w:r>
            <w:r>
              <w:t xml:space="preserve"> </w:t>
            </w:r>
            <w:r w:rsidRPr="0011381F">
              <w:t xml:space="preserve"> </w:t>
            </w:r>
            <w:r w:rsidRPr="0011381F">
              <w:rPr>
                <w:rtl/>
              </w:rPr>
              <w:t>بیشتر</w:t>
            </w:r>
            <w:proofErr w:type="gramEnd"/>
            <w:r w:rsidRPr="0011381F">
              <w:rPr>
                <w:rtl/>
              </w:rPr>
              <w:t xml:space="preserve"> به کدام عامل وابسته است؟</w:t>
            </w:r>
          </w:p>
        </w:tc>
      </w:tr>
      <w:tr w:rsidR="00686A8C" w:rsidRPr="005460F2" w14:paraId="1D6CF01F" w14:textId="77777777" w:rsidTr="000B5862">
        <w:trPr>
          <w:cantSplit/>
        </w:trPr>
        <w:tc>
          <w:tcPr>
            <w:tcW w:w="794" w:type="dxa"/>
          </w:tcPr>
          <w:p w14:paraId="4E3D2209" w14:textId="77777777" w:rsidR="00686A8C" w:rsidRPr="005460F2" w:rsidRDefault="00686A8C" w:rsidP="00686A8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4F8099" w14:textId="77777777" w:rsidR="00686A8C" w:rsidRPr="005460F2" w:rsidRDefault="00686A8C" w:rsidP="00686A8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7053270" w14:textId="4D2AFBDB" w:rsidR="00686A8C" w:rsidRPr="005460F2" w:rsidRDefault="00686A8C" w:rsidP="00686A8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C293D">
              <w:rPr>
                <w:rtl/>
              </w:rPr>
              <w:t xml:space="preserve">سرعت جریان هوا </w:t>
            </w:r>
          </w:p>
        </w:tc>
      </w:tr>
      <w:tr w:rsidR="00686A8C" w:rsidRPr="005460F2" w14:paraId="3BDF9655" w14:textId="77777777" w:rsidTr="000B5862">
        <w:trPr>
          <w:cantSplit/>
        </w:trPr>
        <w:tc>
          <w:tcPr>
            <w:tcW w:w="794" w:type="dxa"/>
          </w:tcPr>
          <w:p w14:paraId="77448B6F" w14:textId="77777777" w:rsidR="00686A8C" w:rsidRPr="005460F2" w:rsidRDefault="00686A8C" w:rsidP="00686A8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A607AE" w14:textId="77777777" w:rsidR="00686A8C" w:rsidRPr="005460F2" w:rsidRDefault="00686A8C" w:rsidP="00686A8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B81567B" w14:textId="050CDFCC" w:rsidR="00686A8C" w:rsidRPr="00686A8C" w:rsidRDefault="00686A8C" w:rsidP="00686A8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686A8C">
              <w:rPr>
                <w:rFonts w:cs="B Nazanin"/>
                <w:color w:val="EE0000"/>
                <w:rtl/>
              </w:rPr>
              <w:t xml:space="preserve"> </w:t>
            </w:r>
            <w:r w:rsidRPr="00686A8C">
              <w:rPr>
                <w:color w:val="EE0000"/>
                <w:rtl/>
              </w:rPr>
              <w:t xml:space="preserve"> نوع پارچه و لایه‌های لباس </w:t>
            </w:r>
          </w:p>
        </w:tc>
      </w:tr>
      <w:tr w:rsidR="00686A8C" w:rsidRPr="005460F2" w14:paraId="0B428EF5" w14:textId="77777777" w:rsidTr="000B5862">
        <w:trPr>
          <w:cantSplit/>
        </w:trPr>
        <w:tc>
          <w:tcPr>
            <w:tcW w:w="794" w:type="dxa"/>
          </w:tcPr>
          <w:p w14:paraId="0B971911" w14:textId="77777777" w:rsidR="00686A8C" w:rsidRPr="005460F2" w:rsidRDefault="00686A8C" w:rsidP="00686A8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A96104" w14:textId="77777777" w:rsidR="00686A8C" w:rsidRPr="005460F2" w:rsidRDefault="00686A8C" w:rsidP="00686A8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2FBA701" w14:textId="59F2436A" w:rsidR="00686A8C" w:rsidRPr="005460F2" w:rsidRDefault="00686A8C" w:rsidP="00686A8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C293D">
              <w:rPr>
                <w:rFonts w:cs="B Nazanin"/>
                <w:rtl/>
              </w:rPr>
              <w:t xml:space="preserve">  </w:t>
            </w:r>
            <w:r w:rsidRPr="004C293D">
              <w:rPr>
                <w:rtl/>
              </w:rPr>
              <w:t xml:space="preserve"> تابش محیط </w:t>
            </w:r>
            <w:r w:rsidRPr="004C293D">
              <w:rPr>
                <w:rFonts w:cs="B Nazanin"/>
                <w:rtl/>
              </w:rPr>
              <w:t xml:space="preserve">  </w:t>
            </w:r>
            <w:r w:rsidRPr="004C293D">
              <w:rPr>
                <w:rtl/>
              </w:rPr>
              <w:t xml:space="preserve"> </w:t>
            </w:r>
          </w:p>
        </w:tc>
      </w:tr>
      <w:tr w:rsidR="00686A8C" w:rsidRPr="005460F2" w14:paraId="72EF6141" w14:textId="77777777" w:rsidTr="000B5862">
        <w:trPr>
          <w:cantSplit/>
        </w:trPr>
        <w:tc>
          <w:tcPr>
            <w:tcW w:w="794" w:type="dxa"/>
          </w:tcPr>
          <w:p w14:paraId="13730C53" w14:textId="77777777" w:rsidR="00686A8C" w:rsidRPr="005460F2" w:rsidRDefault="00686A8C" w:rsidP="00686A8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AC82EA" w14:textId="77777777" w:rsidR="00686A8C" w:rsidRPr="005460F2" w:rsidRDefault="00686A8C" w:rsidP="00686A8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827337F" w14:textId="3E111D17" w:rsidR="00686A8C" w:rsidRPr="005460F2" w:rsidRDefault="00686A8C" w:rsidP="00686A8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C293D">
              <w:rPr>
                <w:rtl/>
              </w:rPr>
              <w:t xml:space="preserve">فشار هوا </w:t>
            </w:r>
          </w:p>
        </w:tc>
      </w:tr>
      <w:tr w:rsidR="00B93860" w:rsidRPr="005460F2" w14:paraId="093A3379" w14:textId="77777777" w:rsidTr="000B5862">
        <w:trPr>
          <w:cantSplit/>
        </w:trPr>
        <w:tc>
          <w:tcPr>
            <w:tcW w:w="794" w:type="dxa"/>
          </w:tcPr>
          <w:p w14:paraId="6472FDD0" w14:textId="77777777" w:rsidR="00B93860" w:rsidRPr="005460F2" w:rsidRDefault="00B93860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A7FF080" w14:textId="77777777" w:rsidR="00B93860" w:rsidRPr="005460F2" w:rsidRDefault="00B93860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bookmarkEnd w:id="0"/>
    </w:tbl>
    <w:p w14:paraId="2CE0CE47" w14:textId="77777777"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5BA7E9CE" w14:textId="77777777" w:rsidTr="00A27C4F">
        <w:trPr>
          <w:cantSplit/>
        </w:trPr>
        <w:tc>
          <w:tcPr>
            <w:tcW w:w="794" w:type="dxa"/>
          </w:tcPr>
          <w:p w14:paraId="50DA6061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B05489" w14:textId="72365B68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141C2301" w14:textId="77777777" w:rsidTr="00A27C4F">
        <w:trPr>
          <w:cantSplit/>
        </w:trPr>
        <w:tc>
          <w:tcPr>
            <w:tcW w:w="794" w:type="dxa"/>
            <w:vAlign w:val="center"/>
          </w:tcPr>
          <w:p w14:paraId="53C15C1A" w14:textId="4D6CF160" w:rsidR="000B5862" w:rsidRPr="005460F2" w:rsidRDefault="000B5862" w:rsidP="00231F17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BF72A3C" w14:textId="3DF9C726" w:rsidR="000B5862" w:rsidRPr="005460F2" w:rsidRDefault="00686A8C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رطوبت نسبی چگونه تعریف می‌شود؟</w:t>
            </w:r>
          </w:p>
        </w:tc>
      </w:tr>
      <w:tr w:rsidR="00686A8C" w:rsidRPr="005460F2" w14:paraId="63FEFAE5" w14:textId="77777777" w:rsidTr="00A27C4F">
        <w:trPr>
          <w:cantSplit/>
        </w:trPr>
        <w:tc>
          <w:tcPr>
            <w:tcW w:w="794" w:type="dxa"/>
          </w:tcPr>
          <w:p w14:paraId="1677A3B9" w14:textId="77777777" w:rsidR="00686A8C" w:rsidRPr="005460F2" w:rsidRDefault="00686A8C" w:rsidP="00686A8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D0B931" w14:textId="77777777" w:rsidR="00686A8C" w:rsidRPr="005460F2" w:rsidRDefault="00686A8C" w:rsidP="00686A8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05D3D22" w14:textId="3C385F36" w:rsidR="00686A8C" w:rsidRPr="005460F2" w:rsidRDefault="00686A8C" w:rsidP="00686A8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71B1E">
              <w:rPr>
                <w:rtl/>
              </w:rPr>
              <w:t xml:space="preserve">میزان بخار آب در هوا </w:t>
            </w:r>
          </w:p>
        </w:tc>
      </w:tr>
      <w:tr w:rsidR="00686A8C" w:rsidRPr="005460F2" w14:paraId="555FA0AA" w14:textId="77777777" w:rsidTr="00A27C4F">
        <w:trPr>
          <w:cantSplit/>
        </w:trPr>
        <w:tc>
          <w:tcPr>
            <w:tcW w:w="794" w:type="dxa"/>
          </w:tcPr>
          <w:p w14:paraId="47EC1036" w14:textId="77777777" w:rsidR="00686A8C" w:rsidRPr="005460F2" w:rsidRDefault="00686A8C" w:rsidP="00686A8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36CC78" w14:textId="77777777" w:rsidR="00686A8C" w:rsidRPr="005460F2" w:rsidRDefault="00686A8C" w:rsidP="00686A8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F4F042A" w14:textId="59A961DF" w:rsidR="00686A8C" w:rsidRPr="00686A8C" w:rsidRDefault="00686A8C" w:rsidP="00686A8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686A8C">
              <w:rPr>
                <w:rFonts w:cs="B Nazanin"/>
                <w:color w:val="EE0000"/>
                <w:rtl/>
              </w:rPr>
              <w:t xml:space="preserve"> </w:t>
            </w:r>
            <w:r w:rsidRPr="00686A8C">
              <w:rPr>
                <w:color w:val="EE0000"/>
                <w:rtl/>
              </w:rPr>
              <w:t xml:space="preserve"> نسبت فشار بخار آب موجود به بخار آب اشباع </w:t>
            </w:r>
          </w:p>
        </w:tc>
      </w:tr>
      <w:tr w:rsidR="00686A8C" w:rsidRPr="005460F2" w14:paraId="6F0E5360" w14:textId="77777777" w:rsidTr="00A27C4F">
        <w:trPr>
          <w:cantSplit/>
        </w:trPr>
        <w:tc>
          <w:tcPr>
            <w:tcW w:w="794" w:type="dxa"/>
          </w:tcPr>
          <w:p w14:paraId="50A378B1" w14:textId="77777777" w:rsidR="00686A8C" w:rsidRPr="005460F2" w:rsidRDefault="00686A8C" w:rsidP="00686A8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59FD76" w14:textId="77777777" w:rsidR="00686A8C" w:rsidRPr="005460F2" w:rsidRDefault="00686A8C" w:rsidP="00686A8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95D6591" w14:textId="521C9E3F" w:rsidR="00686A8C" w:rsidRPr="005460F2" w:rsidRDefault="00686A8C" w:rsidP="00686A8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71B1E">
              <w:rPr>
                <w:rFonts w:cs="B Nazanin"/>
                <w:rtl/>
              </w:rPr>
              <w:t xml:space="preserve">  </w:t>
            </w:r>
            <w:r w:rsidRPr="00271B1E">
              <w:rPr>
                <w:rtl/>
              </w:rPr>
              <w:t xml:space="preserve"> مقدار آب در یک متر مکعب هوا </w:t>
            </w:r>
          </w:p>
        </w:tc>
      </w:tr>
      <w:tr w:rsidR="00686A8C" w:rsidRPr="005460F2" w14:paraId="13F5389F" w14:textId="77777777" w:rsidTr="00A27C4F">
        <w:trPr>
          <w:cantSplit/>
        </w:trPr>
        <w:tc>
          <w:tcPr>
            <w:tcW w:w="794" w:type="dxa"/>
          </w:tcPr>
          <w:p w14:paraId="13A172B4" w14:textId="77777777" w:rsidR="00686A8C" w:rsidRPr="005460F2" w:rsidRDefault="00686A8C" w:rsidP="00686A8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BA1B5D" w14:textId="77777777" w:rsidR="00686A8C" w:rsidRPr="005460F2" w:rsidRDefault="00686A8C" w:rsidP="00686A8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5B88C91" w14:textId="2EEFC8DB" w:rsidR="00686A8C" w:rsidRPr="005460F2" w:rsidRDefault="00686A8C" w:rsidP="00686A8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71B1E">
              <w:rPr>
                <w:rFonts w:cs="B Nazanin"/>
                <w:rtl/>
              </w:rPr>
              <w:t xml:space="preserve">  </w:t>
            </w:r>
            <w:r w:rsidRPr="00271B1E">
              <w:rPr>
                <w:rtl/>
              </w:rPr>
              <w:t xml:space="preserve"> حجم هوا تقسیم بر وزن بخار آب </w:t>
            </w:r>
          </w:p>
        </w:tc>
      </w:tr>
      <w:tr w:rsidR="000B5862" w:rsidRPr="005460F2" w14:paraId="4A49D6EA" w14:textId="77777777" w:rsidTr="00A27C4F">
        <w:trPr>
          <w:cantSplit/>
        </w:trPr>
        <w:tc>
          <w:tcPr>
            <w:tcW w:w="794" w:type="dxa"/>
          </w:tcPr>
          <w:p w14:paraId="4189EA1A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2E6C614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DEAD5FA" w14:textId="77777777" w:rsidR="000B5862" w:rsidRDefault="000B5862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045251EA" w14:textId="77777777" w:rsidTr="00A27C4F">
        <w:trPr>
          <w:cantSplit/>
        </w:trPr>
        <w:tc>
          <w:tcPr>
            <w:tcW w:w="794" w:type="dxa"/>
          </w:tcPr>
          <w:p w14:paraId="0DC6AD32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9EF1701" w14:textId="18C2CCC3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45EECA79" w14:textId="77777777" w:rsidTr="00A27C4F">
        <w:trPr>
          <w:cantSplit/>
        </w:trPr>
        <w:tc>
          <w:tcPr>
            <w:tcW w:w="794" w:type="dxa"/>
            <w:vAlign w:val="center"/>
          </w:tcPr>
          <w:p w14:paraId="651D3B99" w14:textId="086822EA" w:rsidR="000B5862" w:rsidRPr="005460F2" w:rsidRDefault="000B5862" w:rsidP="00231F17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D844243" w14:textId="24D7F49F" w:rsidR="000B5862" w:rsidRPr="005460F2" w:rsidRDefault="00686A8C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شاخص</w:t>
            </w:r>
            <w:r w:rsidRPr="0011381F">
              <w:t xml:space="preserve"> PMV </w:t>
            </w:r>
            <w:r w:rsidRPr="0011381F">
              <w:rPr>
                <w:rtl/>
              </w:rPr>
              <w:t>مخفف چیست؟</w:t>
            </w:r>
          </w:p>
        </w:tc>
      </w:tr>
      <w:tr w:rsidR="00686A8C" w:rsidRPr="005460F2" w14:paraId="3144B206" w14:textId="77777777" w:rsidTr="00A27C4F">
        <w:trPr>
          <w:cantSplit/>
        </w:trPr>
        <w:tc>
          <w:tcPr>
            <w:tcW w:w="794" w:type="dxa"/>
          </w:tcPr>
          <w:p w14:paraId="74DA5E65" w14:textId="77777777" w:rsidR="00686A8C" w:rsidRPr="005460F2" w:rsidRDefault="00686A8C" w:rsidP="00686A8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642BBE" w14:textId="77777777" w:rsidR="00686A8C" w:rsidRPr="005460F2" w:rsidRDefault="00686A8C" w:rsidP="00686A8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5EF1D52" w14:textId="441B7793" w:rsidR="00686A8C" w:rsidRPr="00686A8C" w:rsidRDefault="00686A8C" w:rsidP="00686A8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686A8C">
              <w:rPr>
                <w:color w:val="EE0000"/>
              </w:rPr>
              <w:t xml:space="preserve"> Predicted Mean Vote </w:t>
            </w:r>
          </w:p>
        </w:tc>
      </w:tr>
      <w:tr w:rsidR="00686A8C" w:rsidRPr="005460F2" w14:paraId="54B697B5" w14:textId="77777777" w:rsidTr="00A27C4F">
        <w:trPr>
          <w:cantSplit/>
        </w:trPr>
        <w:tc>
          <w:tcPr>
            <w:tcW w:w="794" w:type="dxa"/>
          </w:tcPr>
          <w:p w14:paraId="336E64DA" w14:textId="77777777" w:rsidR="00686A8C" w:rsidRPr="005460F2" w:rsidRDefault="00686A8C" w:rsidP="00686A8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1FBC6A" w14:textId="77777777" w:rsidR="00686A8C" w:rsidRPr="005460F2" w:rsidRDefault="00686A8C" w:rsidP="00686A8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58BF158" w14:textId="6F3BF43D" w:rsidR="00686A8C" w:rsidRPr="005460F2" w:rsidRDefault="00686A8C" w:rsidP="00686A8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A3A3A">
              <w:t xml:space="preserve">Physical Metabolism Value </w:t>
            </w:r>
          </w:p>
        </w:tc>
      </w:tr>
      <w:tr w:rsidR="00686A8C" w:rsidRPr="005460F2" w14:paraId="38FFAEFE" w14:textId="77777777" w:rsidTr="00A27C4F">
        <w:trPr>
          <w:cantSplit/>
        </w:trPr>
        <w:tc>
          <w:tcPr>
            <w:tcW w:w="794" w:type="dxa"/>
          </w:tcPr>
          <w:p w14:paraId="7BE6D351" w14:textId="77777777" w:rsidR="00686A8C" w:rsidRPr="005460F2" w:rsidRDefault="00686A8C" w:rsidP="00686A8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45BF16" w14:textId="77777777" w:rsidR="00686A8C" w:rsidRPr="005460F2" w:rsidRDefault="00686A8C" w:rsidP="00686A8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BC0A827" w14:textId="6A15AD3C" w:rsidR="00686A8C" w:rsidRPr="005460F2" w:rsidRDefault="00686A8C" w:rsidP="00686A8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A3A3A">
              <w:t xml:space="preserve">Pressure Measuring Value </w:t>
            </w:r>
          </w:p>
        </w:tc>
      </w:tr>
      <w:tr w:rsidR="00686A8C" w:rsidRPr="005460F2" w14:paraId="2FD64D17" w14:textId="77777777" w:rsidTr="00A27C4F">
        <w:trPr>
          <w:cantSplit/>
        </w:trPr>
        <w:tc>
          <w:tcPr>
            <w:tcW w:w="794" w:type="dxa"/>
          </w:tcPr>
          <w:p w14:paraId="43E92369" w14:textId="77777777" w:rsidR="00686A8C" w:rsidRPr="005460F2" w:rsidRDefault="00686A8C" w:rsidP="00686A8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004484" w14:textId="77777777" w:rsidR="00686A8C" w:rsidRPr="005460F2" w:rsidRDefault="00686A8C" w:rsidP="00686A8C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F515FD5" w14:textId="5CA3D859" w:rsidR="00686A8C" w:rsidRPr="005460F2" w:rsidRDefault="00686A8C" w:rsidP="00686A8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A3A3A">
              <w:t xml:space="preserve">Passive Moisture Value </w:t>
            </w:r>
          </w:p>
        </w:tc>
      </w:tr>
      <w:tr w:rsidR="000B5862" w:rsidRPr="005460F2" w14:paraId="2A50C1E0" w14:textId="77777777" w:rsidTr="00A27C4F">
        <w:trPr>
          <w:cantSplit/>
        </w:trPr>
        <w:tc>
          <w:tcPr>
            <w:tcW w:w="794" w:type="dxa"/>
          </w:tcPr>
          <w:p w14:paraId="4B58359C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0D7BBD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03980AB" w14:textId="77777777" w:rsidR="000B5862" w:rsidRDefault="000B5862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57CA5FD4" w14:textId="77777777" w:rsidTr="00A27C4F">
        <w:trPr>
          <w:cantSplit/>
        </w:trPr>
        <w:tc>
          <w:tcPr>
            <w:tcW w:w="794" w:type="dxa"/>
          </w:tcPr>
          <w:p w14:paraId="772A7B66" w14:textId="77777777" w:rsidR="00BD6C14" w:rsidRPr="005460F2" w:rsidRDefault="00BD6C14" w:rsidP="00BD6C14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3CCEDC5" w14:textId="58AE2CCD" w:rsidR="00BD6C14" w:rsidRPr="005460F2" w:rsidRDefault="00BD6C14" w:rsidP="00BD6C1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1F241320" w14:textId="77777777" w:rsidTr="00A27C4F">
        <w:trPr>
          <w:cantSplit/>
        </w:trPr>
        <w:tc>
          <w:tcPr>
            <w:tcW w:w="794" w:type="dxa"/>
            <w:vAlign w:val="center"/>
          </w:tcPr>
          <w:p w14:paraId="09CB29E0" w14:textId="2037BDEF" w:rsidR="000B5862" w:rsidRPr="005460F2" w:rsidRDefault="000B5862" w:rsidP="00231F17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123264" w14:textId="7F5A44BB" w:rsidR="000B5862" w:rsidRPr="005460F2" w:rsidRDefault="007C47AB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برای محیط‌هایی با تنش حرارتی بالا، کدام‌یک توصیه نمی‌شود؟</w:t>
            </w:r>
          </w:p>
        </w:tc>
      </w:tr>
      <w:tr w:rsidR="007C47AB" w:rsidRPr="005460F2" w14:paraId="389E9729" w14:textId="77777777" w:rsidTr="00A27C4F">
        <w:trPr>
          <w:cantSplit/>
        </w:trPr>
        <w:tc>
          <w:tcPr>
            <w:tcW w:w="794" w:type="dxa"/>
          </w:tcPr>
          <w:p w14:paraId="45FE8293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E413F9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BDF17BD" w14:textId="51F87DA4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A16D6">
              <w:rPr>
                <w:rtl/>
              </w:rPr>
              <w:t xml:space="preserve">تهویه مناسب </w:t>
            </w:r>
          </w:p>
        </w:tc>
      </w:tr>
      <w:tr w:rsidR="007C47AB" w:rsidRPr="005460F2" w14:paraId="3B954265" w14:textId="77777777" w:rsidTr="00A27C4F">
        <w:trPr>
          <w:cantSplit/>
        </w:trPr>
        <w:tc>
          <w:tcPr>
            <w:tcW w:w="794" w:type="dxa"/>
          </w:tcPr>
          <w:p w14:paraId="3719D025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52E385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AEF5B7B" w14:textId="44F8E481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A16D6">
              <w:rPr>
                <w:rFonts w:cs="B Nazanin"/>
                <w:rtl/>
              </w:rPr>
              <w:t xml:space="preserve"> </w:t>
            </w:r>
            <w:r w:rsidRPr="008A16D6">
              <w:rPr>
                <w:rtl/>
              </w:rPr>
              <w:t xml:space="preserve"> آب‌رسانی مکرر </w:t>
            </w:r>
          </w:p>
        </w:tc>
      </w:tr>
      <w:tr w:rsidR="007C47AB" w:rsidRPr="005460F2" w14:paraId="520A6F0A" w14:textId="77777777" w:rsidTr="00A27C4F">
        <w:trPr>
          <w:cantSplit/>
        </w:trPr>
        <w:tc>
          <w:tcPr>
            <w:tcW w:w="794" w:type="dxa"/>
          </w:tcPr>
          <w:p w14:paraId="6820E5D2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1D8DEB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5DA4809" w14:textId="1B63003B" w:rsidR="007C47AB" w:rsidRPr="007C47AB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7C47AB">
              <w:rPr>
                <w:rFonts w:cs="B Nazanin"/>
                <w:color w:val="EE0000"/>
                <w:rtl/>
              </w:rPr>
              <w:t xml:space="preserve">  </w:t>
            </w:r>
            <w:r w:rsidRPr="007C47AB">
              <w:rPr>
                <w:color w:val="EE0000"/>
                <w:rtl/>
              </w:rPr>
              <w:t xml:space="preserve"> فعالیت پیوسته بدون استراحت </w:t>
            </w:r>
          </w:p>
        </w:tc>
      </w:tr>
      <w:tr w:rsidR="007C47AB" w:rsidRPr="005460F2" w14:paraId="3D5D0CEA" w14:textId="77777777" w:rsidTr="00A27C4F">
        <w:trPr>
          <w:cantSplit/>
        </w:trPr>
        <w:tc>
          <w:tcPr>
            <w:tcW w:w="794" w:type="dxa"/>
          </w:tcPr>
          <w:p w14:paraId="7552B084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4AA8A6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B34A2F9" w14:textId="400CA955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A16D6">
              <w:rPr>
                <w:rFonts w:cs="B Nazanin"/>
                <w:rtl/>
              </w:rPr>
              <w:t xml:space="preserve">  </w:t>
            </w:r>
            <w:r w:rsidRPr="008A16D6">
              <w:rPr>
                <w:rtl/>
              </w:rPr>
              <w:t xml:space="preserve"> استفاده از لباس سبک </w:t>
            </w:r>
          </w:p>
        </w:tc>
      </w:tr>
      <w:tr w:rsidR="000B5862" w:rsidRPr="005460F2" w14:paraId="7F152368" w14:textId="77777777" w:rsidTr="00A27C4F">
        <w:trPr>
          <w:cantSplit/>
        </w:trPr>
        <w:tc>
          <w:tcPr>
            <w:tcW w:w="794" w:type="dxa"/>
          </w:tcPr>
          <w:p w14:paraId="35C548CC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C868124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8C2695C" w14:textId="77777777" w:rsidR="000B5862" w:rsidRDefault="000B5862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0E2FFD3B" w14:textId="77777777" w:rsidTr="00A27C4F">
        <w:trPr>
          <w:cantSplit/>
        </w:trPr>
        <w:tc>
          <w:tcPr>
            <w:tcW w:w="794" w:type="dxa"/>
          </w:tcPr>
          <w:p w14:paraId="68FC4B2F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1DD3466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63CADBEA" w14:textId="77777777" w:rsidTr="00A27C4F">
        <w:trPr>
          <w:cantSplit/>
        </w:trPr>
        <w:tc>
          <w:tcPr>
            <w:tcW w:w="794" w:type="dxa"/>
            <w:vAlign w:val="center"/>
          </w:tcPr>
          <w:p w14:paraId="6212818B" w14:textId="011ECEAE" w:rsidR="000B5862" w:rsidRPr="005460F2" w:rsidRDefault="000B5862" w:rsidP="00BD7DEB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B00ABC7" w14:textId="2A9E4BB8" w:rsidR="000B5862" w:rsidRPr="005460F2" w:rsidRDefault="007C47AB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با افزایش سرعت باد، اثر تبخیر چگونه تغییر می‌کند؟</w:t>
            </w:r>
          </w:p>
        </w:tc>
      </w:tr>
      <w:tr w:rsidR="007C47AB" w:rsidRPr="005460F2" w14:paraId="25ED560F" w14:textId="77777777" w:rsidTr="00A27C4F">
        <w:trPr>
          <w:cantSplit/>
        </w:trPr>
        <w:tc>
          <w:tcPr>
            <w:tcW w:w="794" w:type="dxa"/>
          </w:tcPr>
          <w:p w14:paraId="78638C20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03ABF3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DE85ABA" w14:textId="6CBE6C97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461DE">
              <w:rPr>
                <w:rtl/>
              </w:rPr>
              <w:t xml:space="preserve">کاهش می‌یابد </w:t>
            </w:r>
          </w:p>
        </w:tc>
      </w:tr>
      <w:tr w:rsidR="007C47AB" w:rsidRPr="005460F2" w14:paraId="35F07A42" w14:textId="77777777" w:rsidTr="00A27C4F">
        <w:trPr>
          <w:cantSplit/>
        </w:trPr>
        <w:tc>
          <w:tcPr>
            <w:tcW w:w="794" w:type="dxa"/>
          </w:tcPr>
          <w:p w14:paraId="1D0B31AD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7D847A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75012DD" w14:textId="6058E081" w:rsidR="007C47AB" w:rsidRPr="007C47AB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7C47AB">
              <w:rPr>
                <w:rFonts w:cs="B Nazanin"/>
                <w:color w:val="EE0000"/>
                <w:rtl/>
              </w:rPr>
              <w:t xml:space="preserve"> </w:t>
            </w:r>
            <w:r w:rsidRPr="007C47AB">
              <w:rPr>
                <w:color w:val="EE0000"/>
                <w:rtl/>
              </w:rPr>
              <w:t xml:space="preserve"> افزایش می‌یابد </w:t>
            </w:r>
          </w:p>
        </w:tc>
      </w:tr>
      <w:tr w:rsidR="007C47AB" w:rsidRPr="005460F2" w14:paraId="0A111515" w14:textId="77777777" w:rsidTr="00A27C4F">
        <w:trPr>
          <w:cantSplit/>
        </w:trPr>
        <w:tc>
          <w:tcPr>
            <w:tcW w:w="794" w:type="dxa"/>
          </w:tcPr>
          <w:p w14:paraId="658F04E0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BAE97B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F9BE0F0" w14:textId="4CA9943F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461DE">
              <w:rPr>
                <w:rFonts w:cs="B Nazanin"/>
                <w:rtl/>
              </w:rPr>
              <w:t xml:space="preserve">  </w:t>
            </w:r>
            <w:r w:rsidRPr="009461DE">
              <w:rPr>
                <w:rtl/>
              </w:rPr>
              <w:t xml:space="preserve"> بی‌تأثیر است </w:t>
            </w:r>
          </w:p>
        </w:tc>
      </w:tr>
      <w:tr w:rsidR="007C47AB" w:rsidRPr="005460F2" w14:paraId="671D59DA" w14:textId="77777777" w:rsidTr="00A27C4F">
        <w:trPr>
          <w:cantSplit/>
        </w:trPr>
        <w:tc>
          <w:tcPr>
            <w:tcW w:w="794" w:type="dxa"/>
          </w:tcPr>
          <w:p w14:paraId="4C627B74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26ED26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564CD1A" w14:textId="20A9177F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461DE">
              <w:rPr>
                <w:rFonts w:cs="B Nazanin"/>
                <w:rtl/>
              </w:rPr>
              <w:t xml:space="preserve">  </w:t>
            </w:r>
            <w:r w:rsidRPr="009461DE">
              <w:rPr>
                <w:rtl/>
              </w:rPr>
              <w:t xml:space="preserve"> ابتدا کاهش سپس افزایش </w:t>
            </w:r>
          </w:p>
        </w:tc>
      </w:tr>
      <w:tr w:rsidR="000B5862" w:rsidRPr="005460F2" w14:paraId="436FB7F1" w14:textId="77777777" w:rsidTr="00A27C4F">
        <w:trPr>
          <w:cantSplit/>
        </w:trPr>
        <w:tc>
          <w:tcPr>
            <w:tcW w:w="794" w:type="dxa"/>
          </w:tcPr>
          <w:p w14:paraId="6C0CE040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03F235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6C947E4" w14:textId="77777777" w:rsidR="000B5862" w:rsidRDefault="000B5862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4CF26CC6" w14:textId="77777777" w:rsidTr="00A27C4F">
        <w:trPr>
          <w:cantSplit/>
        </w:trPr>
        <w:tc>
          <w:tcPr>
            <w:tcW w:w="794" w:type="dxa"/>
          </w:tcPr>
          <w:p w14:paraId="2FF0667A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4982C90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7F6BBD75" w14:textId="77777777" w:rsidTr="00A27C4F">
        <w:trPr>
          <w:cantSplit/>
        </w:trPr>
        <w:tc>
          <w:tcPr>
            <w:tcW w:w="794" w:type="dxa"/>
            <w:vAlign w:val="center"/>
          </w:tcPr>
          <w:p w14:paraId="0B43C751" w14:textId="55A2855F" w:rsidR="000B5862" w:rsidRPr="005460F2" w:rsidRDefault="000B5862" w:rsidP="00BD7DEB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422AAB" w14:textId="37EDBE18" w:rsidR="000B5862" w:rsidRPr="005460F2" w:rsidRDefault="007C47AB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در دماسنج کاتا، عامل اصلی تأثیرگذار بر سردشوندگی چیست؟</w:t>
            </w:r>
          </w:p>
        </w:tc>
      </w:tr>
      <w:tr w:rsidR="007C47AB" w:rsidRPr="005460F2" w14:paraId="6AC663B1" w14:textId="77777777" w:rsidTr="00A27C4F">
        <w:trPr>
          <w:cantSplit/>
        </w:trPr>
        <w:tc>
          <w:tcPr>
            <w:tcW w:w="794" w:type="dxa"/>
          </w:tcPr>
          <w:p w14:paraId="63501B73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3A04FD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3DE1B34" w14:textId="4AE9C964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33A5D">
              <w:rPr>
                <w:rtl/>
              </w:rPr>
              <w:t xml:space="preserve">دمای سطح لباس </w:t>
            </w:r>
          </w:p>
        </w:tc>
      </w:tr>
      <w:tr w:rsidR="007C47AB" w:rsidRPr="005460F2" w14:paraId="7754FE8C" w14:textId="77777777" w:rsidTr="00A27C4F">
        <w:trPr>
          <w:cantSplit/>
        </w:trPr>
        <w:tc>
          <w:tcPr>
            <w:tcW w:w="794" w:type="dxa"/>
          </w:tcPr>
          <w:p w14:paraId="57EB7A48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BEF518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BCD8ADC" w14:textId="05DFE057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33A5D">
              <w:rPr>
                <w:rFonts w:cs="B Nazanin"/>
                <w:rtl/>
              </w:rPr>
              <w:t xml:space="preserve"> </w:t>
            </w:r>
            <w:r w:rsidRPr="00633A5D">
              <w:rPr>
                <w:rtl/>
              </w:rPr>
              <w:t xml:space="preserve"> دمای پوست </w:t>
            </w:r>
          </w:p>
        </w:tc>
      </w:tr>
      <w:tr w:rsidR="007C47AB" w:rsidRPr="005460F2" w14:paraId="73A8BEF6" w14:textId="77777777" w:rsidTr="00A27C4F">
        <w:trPr>
          <w:cantSplit/>
        </w:trPr>
        <w:tc>
          <w:tcPr>
            <w:tcW w:w="794" w:type="dxa"/>
          </w:tcPr>
          <w:p w14:paraId="12B63EE4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977862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1F23359" w14:textId="78AE295E" w:rsidR="007C47AB" w:rsidRPr="007C47AB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7C47AB">
              <w:rPr>
                <w:rFonts w:cs="B Nazanin"/>
                <w:color w:val="EE0000"/>
                <w:rtl/>
              </w:rPr>
              <w:t xml:space="preserve">  </w:t>
            </w:r>
            <w:r w:rsidRPr="007C47AB">
              <w:rPr>
                <w:color w:val="EE0000"/>
                <w:rtl/>
              </w:rPr>
              <w:t xml:space="preserve"> جریان هوای محیط </w:t>
            </w:r>
          </w:p>
        </w:tc>
      </w:tr>
      <w:tr w:rsidR="007C47AB" w:rsidRPr="005460F2" w14:paraId="2D2EC617" w14:textId="77777777" w:rsidTr="00A27C4F">
        <w:trPr>
          <w:cantSplit/>
        </w:trPr>
        <w:tc>
          <w:tcPr>
            <w:tcW w:w="794" w:type="dxa"/>
          </w:tcPr>
          <w:p w14:paraId="2BB2D748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F9BF00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6210E4F" w14:textId="62C8B994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33A5D">
              <w:t xml:space="preserve">Clo </w:t>
            </w:r>
          </w:p>
        </w:tc>
      </w:tr>
      <w:tr w:rsidR="000B5862" w:rsidRPr="005460F2" w14:paraId="4B270B27" w14:textId="77777777" w:rsidTr="00A27C4F">
        <w:trPr>
          <w:cantSplit/>
        </w:trPr>
        <w:tc>
          <w:tcPr>
            <w:tcW w:w="794" w:type="dxa"/>
          </w:tcPr>
          <w:p w14:paraId="76722E94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571D5E2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D7D16D4" w14:textId="77777777" w:rsidR="000B5862" w:rsidRDefault="000B5862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55365AFF" w14:textId="77777777" w:rsidTr="00A27C4F">
        <w:trPr>
          <w:cantSplit/>
        </w:trPr>
        <w:tc>
          <w:tcPr>
            <w:tcW w:w="794" w:type="dxa"/>
          </w:tcPr>
          <w:p w14:paraId="33E3BF05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323F337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51332B5C" w14:textId="77777777" w:rsidTr="00A27C4F">
        <w:trPr>
          <w:cantSplit/>
        </w:trPr>
        <w:tc>
          <w:tcPr>
            <w:tcW w:w="794" w:type="dxa"/>
            <w:vAlign w:val="center"/>
          </w:tcPr>
          <w:p w14:paraId="214DD68F" w14:textId="49845601" w:rsidR="000B5862" w:rsidRPr="005460F2" w:rsidRDefault="000B5862" w:rsidP="00BD7DEB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2CF155" w14:textId="6917C701" w:rsidR="000B5862" w:rsidRPr="005460F2" w:rsidRDefault="007C47AB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 xml:space="preserve">در مشاغل خیلی سنگین، </w:t>
            </w:r>
            <w:r>
              <w:t xml:space="preserve"> </w:t>
            </w:r>
            <w:r w:rsidRPr="0011381F">
              <w:t>WBGT</w:t>
            </w:r>
            <w:r>
              <w:t xml:space="preserve"> </w:t>
            </w:r>
            <w:r w:rsidRPr="0011381F">
              <w:t xml:space="preserve"> </w:t>
            </w:r>
            <w:r w:rsidRPr="0011381F">
              <w:rPr>
                <w:rtl/>
              </w:rPr>
              <w:t>مجاز نسبت به سایر مشاغل چگونه است؟</w:t>
            </w:r>
          </w:p>
        </w:tc>
      </w:tr>
      <w:tr w:rsidR="007C47AB" w:rsidRPr="005460F2" w14:paraId="35894F8E" w14:textId="77777777" w:rsidTr="00A27C4F">
        <w:trPr>
          <w:cantSplit/>
        </w:trPr>
        <w:tc>
          <w:tcPr>
            <w:tcW w:w="794" w:type="dxa"/>
          </w:tcPr>
          <w:p w14:paraId="33134E53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B0A132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124A2E0" w14:textId="61D517AD" w:rsidR="007C47AB" w:rsidRPr="007C47AB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7C47AB">
              <w:rPr>
                <w:color w:val="EE0000"/>
                <w:rtl/>
              </w:rPr>
              <w:t xml:space="preserve">کمتر است </w:t>
            </w:r>
          </w:p>
        </w:tc>
      </w:tr>
      <w:tr w:rsidR="007C47AB" w:rsidRPr="005460F2" w14:paraId="0D55EA65" w14:textId="77777777" w:rsidTr="00A27C4F">
        <w:trPr>
          <w:cantSplit/>
        </w:trPr>
        <w:tc>
          <w:tcPr>
            <w:tcW w:w="794" w:type="dxa"/>
          </w:tcPr>
          <w:p w14:paraId="6FBDCECE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B394F8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766C9BC" w14:textId="46FA22A9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620DD">
              <w:rPr>
                <w:rFonts w:cs="B Nazanin"/>
                <w:rtl/>
              </w:rPr>
              <w:t xml:space="preserve"> </w:t>
            </w:r>
            <w:r w:rsidRPr="002620DD">
              <w:rPr>
                <w:rtl/>
              </w:rPr>
              <w:t xml:space="preserve"> بیشتر است </w:t>
            </w:r>
          </w:p>
        </w:tc>
      </w:tr>
      <w:tr w:rsidR="007C47AB" w:rsidRPr="005460F2" w14:paraId="0F5ED706" w14:textId="77777777" w:rsidTr="00A27C4F">
        <w:trPr>
          <w:cantSplit/>
        </w:trPr>
        <w:tc>
          <w:tcPr>
            <w:tcW w:w="794" w:type="dxa"/>
          </w:tcPr>
          <w:p w14:paraId="340DE7E7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866023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222E2AE" w14:textId="05108CEF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620DD">
              <w:rPr>
                <w:rFonts w:cs="B Nazanin"/>
                <w:rtl/>
              </w:rPr>
              <w:t xml:space="preserve">  </w:t>
            </w:r>
            <w:r w:rsidRPr="002620DD">
              <w:rPr>
                <w:rtl/>
              </w:rPr>
              <w:t xml:space="preserve"> برابر است </w:t>
            </w:r>
          </w:p>
        </w:tc>
      </w:tr>
      <w:tr w:rsidR="007C47AB" w:rsidRPr="005460F2" w14:paraId="2E95045F" w14:textId="77777777" w:rsidTr="00A27C4F">
        <w:trPr>
          <w:cantSplit/>
        </w:trPr>
        <w:tc>
          <w:tcPr>
            <w:tcW w:w="794" w:type="dxa"/>
          </w:tcPr>
          <w:p w14:paraId="446BC24B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09A22A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D9F2D2E" w14:textId="66FB50A3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620DD">
              <w:rPr>
                <w:rFonts w:cs="B Nazanin"/>
                <w:rtl/>
              </w:rPr>
              <w:t xml:space="preserve">  </w:t>
            </w:r>
            <w:r w:rsidRPr="002620DD">
              <w:rPr>
                <w:rtl/>
              </w:rPr>
              <w:t xml:space="preserve"> تأثیری ندارد </w:t>
            </w:r>
          </w:p>
        </w:tc>
      </w:tr>
      <w:tr w:rsidR="000B5862" w:rsidRPr="005460F2" w14:paraId="7263A571" w14:textId="77777777" w:rsidTr="00A27C4F">
        <w:trPr>
          <w:cantSplit/>
        </w:trPr>
        <w:tc>
          <w:tcPr>
            <w:tcW w:w="794" w:type="dxa"/>
          </w:tcPr>
          <w:p w14:paraId="25D56F01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8103F93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0C4B7D7" w14:textId="77777777" w:rsidR="000B5862" w:rsidRDefault="000B5862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5F089D6B" w14:textId="77777777" w:rsidTr="00A27C4F">
        <w:trPr>
          <w:cantSplit/>
        </w:trPr>
        <w:tc>
          <w:tcPr>
            <w:tcW w:w="794" w:type="dxa"/>
          </w:tcPr>
          <w:p w14:paraId="73CEE558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3416690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32D63A64" w14:textId="77777777" w:rsidTr="00A27C4F">
        <w:trPr>
          <w:cantSplit/>
        </w:trPr>
        <w:tc>
          <w:tcPr>
            <w:tcW w:w="794" w:type="dxa"/>
            <w:vAlign w:val="center"/>
          </w:tcPr>
          <w:p w14:paraId="688BFC6B" w14:textId="5C191023" w:rsidR="000B5862" w:rsidRPr="005460F2" w:rsidRDefault="000B5862" w:rsidP="00BD7DEB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5F79F3" w14:textId="558F4839" w:rsidR="000B5862" w:rsidRPr="005460F2" w:rsidRDefault="007C47AB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یکی از مهم‌ترین راهکارها برای کنترل استرس دمایی چیست؟</w:t>
            </w:r>
          </w:p>
        </w:tc>
      </w:tr>
      <w:tr w:rsidR="007C47AB" w:rsidRPr="005460F2" w14:paraId="45A24F8A" w14:textId="77777777" w:rsidTr="00A27C4F">
        <w:trPr>
          <w:cantSplit/>
        </w:trPr>
        <w:tc>
          <w:tcPr>
            <w:tcW w:w="794" w:type="dxa"/>
          </w:tcPr>
          <w:p w14:paraId="5F8AE35F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419391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4C71CA2" w14:textId="77B3CA4E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E7222">
              <w:rPr>
                <w:rtl/>
              </w:rPr>
              <w:t>افزایش</w:t>
            </w:r>
            <w:r w:rsidRPr="006E7222">
              <w:t xml:space="preserve"> Clo </w:t>
            </w:r>
          </w:p>
        </w:tc>
      </w:tr>
      <w:tr w:rsidR="007C47AB" w:rsidRPr="005460F2" w14:paraId="4932FA18" w14:textId="77777777" w:rsidTr="00A27C4F">
        <w:trPr>
          <w:cantSplit/>
        </w:trPr>
        <w:tc>
          <w:tcPr>
            <w:tcW w:w="794" w:type="dxa"/>
          </w:tcPr>
          <w:p w14:paraId="7ED22F0E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06428B1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D79EAD5" w14:textId="4764F7A4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E7222">
              <w:rPr>
                <w:rFonts w:cs="B Nazanin"/>
                <w:rtl/>
              </w:rPr>
              <w:t xml:space="preserve"> </w:t>
            </w:r>
            <w:r w:rsidRPr="006E7222">
              <w:rPr>
                <w:rtl/>
              </w:rPr>
              <w:t xml:space="preserve"> حذف شاخص‌ها</w:t>
            </w:r>
            <w:r w:rsidRPr="006E7222">
              <w:rPr>
                <w:rFonts w:hint="cs"/>
                <w:rtl/>
              </w:rPr>
              <w:t>ی حرارتی</w:t>
            </w:r>
            <w:r w:rsidRPr="006E7222">
              <w:rPr>
                <w:rtl/>
              </w:rPr>
              <w:t xml:space="preserve"> </w:t>
            </w:r>
          </w:p>
        </w:tc>
      </w:tr>
      <w:tr w:rsidR="007C47AB" w:rsidRPr="005460F2" w14:paraId="2F24575F" w14:textId="77777777" w:rsidTr="00A27C4F">
        <w:trPr>
          <w:cantSplit/>
        </w:trPr>
        <w:tc>
          <w:tcPr>
            <w:tcW w:w="794" w:type="dxa"/>
          </w:tcPr>
          <w:p w14:paraId="43B1495A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57EB59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EEC6D27" w14:textId="077D183D" w:rsidR="007C47AB" w:rsidRPr="007C47AB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7C47AB">
              <w:rPr>
                <w:rFonts w:cs="B Nazanin"/>
                <w:color w:val="EE0000"/>
                <w:rtl/>
              </w:rPr>
              <w:t xml:space="preserve">  </w:t>
            </w:r>
            <w:r w:rsidRPr="007C47AB">
              <w:rPr>
                <w:color w:val="EE0000"/>
                <w:rtl/>
              </w:rPr>
              <w:t xml:space="preserve"> </w:t>
            </w:r>
            <w:r w:rsidRPr="007C47AB">
              <w:rPr>
                <w:rFonts w:hint="cs"/>
                <w:color w:val="EE0000"/>
                <w:rtl/>
              </w:rPr>
              <w:t xml:space="preserve">کنترل های </w:t>
            </w:r>
            <w:r w:rsidRPr="007C47AB">
              <w:rPr>
                <w:color w:val="EE0000"/>
                <w:rtl/>
              </w:rPr>
              <w:t>مهندسی محیط کار</w:t>
            </w:r>
          </w:p>
        </w:tc>
      </w:tr>
      <w:tr w:rsidR="007C47AB" w:rsidRPr="005460F2" w14:paraId="0E0E2938" w14:textId="77777777" w:rsidTr="00A27C4F">
        <w:trPr>
          <w:cantSplit/>
        </w:trPr>
        <w:tc>
          <w:tcPr>
            <w:tcW w:w="794" w:type="dxa"/>
          </w:tcPr>
          <w:p w14:paraId="2038A810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942B68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751F419" w14:textId="65177E7A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E7222">
              <w:rPr>
                <w:rtl/>
              </w:rPr>
              <w:t xml:space="preserve"> </w:t>
            </w:r>
            <w:r w:rsidRPr="006E7222">
              <w:rPr>
                <w:rFonts w:cs="B Nazanin"/>
                <w:rtl/>
              </w:rPr>
              <w:t xml:space="preserve">  </w:t>
            </w:r>
            <w:r w:rsidRPr="006E7222">
              <w:rPr>
                <w:rtl/>
              </w:rPr>
              <w:t xml:space="preserve"> استفاده از لباس گرم </w:t>
            </w:r>
          </w:p>
        </w:tc>
      </w:tr>
      <w:tr w:rsidR="000B5862" w:rsidRPr="005460F2" w14:paraId="1F2A66E2" w14:textId="77777777" w:rsidTr="00A27C4F">
        <w:trPr>
          <w:cantSplit/>
        </w:trPr>
        <w:tc>
          <w:tcPr>
            <w:tcW w:w="794" w:type="dxa"/>
          </w:tcPr>
          <w:p w14:paraId="504FFD6B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7B9D4EE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8071B37" w14:textId="77777777" w:rsidR="000B5862" w:rsidRDefault="000B5862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610152AB" w14:textId="77777777" w:rsidTr="00A27C4F">
        <w:trPr>
          <w:cantSplit/>
        </w:trPr>
        <w:tc>
          <w:tcPr>
            <w:tcW w:w="794" w:type="dxa"/>
          </w:tcPr>
          <w:p w14:paraId="38B9BD53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8A0EF18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039322E2" w14:textId="77777777" w:rsidTr="00A27C4F">
        <w:trPr>
          <w:cantSplit/>
        </w:trPr>
        <w:tc>
          <w:tcPr>
            <w:tcW w:w="794" w:type="dxa"/>
            <w:vAlign w:val="center"/>
          </w:tcPr>
          <w:p w14:paraId="0ACD59FE" w14:textId="515BEF80" w:rsidR="000B5862" w:rsidRPr="005460F2" w:rsidRDefault="000B5862" w:rsidP="00BD7DEB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3022005" w14:textId="530ED5BC" w:rsidR="000B5862" w:rsidRPr="005460F2" w:rsidRDefault="007C47AB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proofErr w:type="gramStart"/>
            <w:r w:rsidRPr="0011381F">
              <w:t xml:space="preserve">WBGT </w:t>
            </w:r>
            <w:r>
              <w:rPr>
                <w:rFonts w:hint="cs"/>
                <w:rtl/>
              </w:rPr>
              <w:t xml:space="preserve"> </w:t>
            </w:r>
            <w:r w:rsidRPr="0011381F">
              <w:rPr>
                <w:rtl/>
              </w:rPr>
              <w:t>شاخصی</w:t>
            </w:r>
            <w:proofErr w:type="gramEnd"/>
            <w:r w:rsidRPr="0011381F">
              <w:rPr>
                <w:rtl/>
              </w:rPr>
              <w:t xml:space="preserve"> ترکیبی از چه پارامترهایی است؟</w:t>
            </w:r>
          </w:p>
        </w:tc>
      </w:tr>
      <w:tr w:rsidR="007C47AB" w:rsidRPr="005460F2" w14:paraId="626053EC" w14:textId="77777777" w:rsidTr="00A27C4F">
        <w:trPr>
          <w:cantSplit/>
        </w:trPr>
        <w:tc>
          <w:tcPr>
            <w:tcW w:w="794" w:type="dxa"/>
          </w:tcPr>
          <w:p w14:paraId="3EADDB05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B83203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B637A86" w14:textId="6DF29F4C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57470">
              <w:rPr>
                <w:rtl/>
              </w:rPr>
              <w:t xml:space="preserve">فقط دمای خشک </w:t>
            </w:r>
          </w:p>
        </w:tc>
      </w:tr>
      <w:tr w:rsidR="007C47AB" w:rsidRPr="005460F2" w14:paraId="31510355" w14:textId="77777777" w:rsidTr="00A27C4F">
        <w:trPr>
          <w:cantSplit/>
        </w:trPr>
        <w:tc>
          <w:tcPr>
            <w:tcW w:w="794" w:type="dxa"/>
          </w:tcPr>
          <w:p w14:paraId="24807EA5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8747B8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0D75E80" w14:textId="0FD6180E" w:rsidR="007C47AB" w:rsidRPr="007C47AB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7C47AB">
              <w:rPr>
                <w:rFonts w:cs="B Nazanin"/>
                <w:color w:val="EE0000"/>
                <w:rtl/>
              </w:rPr>
              <w:t xml:space="preserve"> </w:t>
            </w:r>
            <w:r w:rsidRPr="007C47AB">
              <w:rPr>
                <w:color w:val="EE0000"/>
                <w:rtl/>
              </w:rPr>
              <w:t xml:space="preserve"> دمای تر، تابشی و خشک </w:t>
            </w:r>
          </w:p>
        </w:tc>
      </w:tr>
      <w:tr w:rsidR="007C47AB" w:rsidRPr="005460F2" w14:paraId="4EFD3EEC" w14:textId="77777777" w:rsidTr="00A27C4F">
        <w:trPr>
          <w:cantSplit/>
        </w:trPr>
        <w:tc>
          <w:tcPr>
            <w:tcW w:w="794" w:type="dxa"/>
          </w:tcPr>
          <w:p w14:paraId="0BF99B84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CFBCF2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99046EA" w14:textId="669A9339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t xml:space="preserve"> </w:t>
            </w:r>
            <w:r w:rsidRPr="00C57470">
              <w:t xml:space="preserve">Clo </w:t>
            </w:r>
            <w:r w:rsidRPr="00C57470">
              <w:rPr>
                <w:rtl/>
              </w:rPr>
              <w:t xml:space="preserve">و متابولیسم </w:t>
            </w:r>
          </w:p>
        </w:tc>
      </w:tr>
      <w:tr w:rsidR="007C47AB" w:rsidRPr="005460F2" w14:paraId="6AAA3F6F" w14:textId="77777777" w:rsidTr="00A27C4F">
        <w:trPr>
          <w:cantSplit/>
        </w:trPr>
        <w:tc>
          <w:tcPr>
            <w:tcW w:w="794" w:type="dxa"/>
          </w:tcPr>
          <w:p w14:paraId="6463D240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85DE61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B1161C" w14:textId="08A6D979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57470">
              <w:rPr>
                <w:rFonts w:cs="B Nazanin"/>
                <w:rtl/>
              </w:rPr>
              <w:t xml:space="preserve">  </w:t>
            </w:r>
            <w:r w:rsidRPr="00C57470">
              <w:rPr>
                <w:rtl/>
              </w:rPr>
              <w:t xml:space="preserve"> تابش و رطوبت </w:t>
            </w:r>
          </w:p>
        </w:tc>
      </w:tr>
      <w:tr w:rsidR="000B5862" w:rsidRPr="005460F2" w14:paraId="5756263B" w14:textId="77777777" w:rsidTr="00A27C4F">
        <w:trPr>
          <w:cantSplit/>
        </w:trPr>
        <w:tc>
          <w:tcPr>
            <w:tcW w:w="794" w:type="dxa"/>
          </w:tcPr>
          <w:p w14:paraId="20506A8E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8148C46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047EB8F" w14:textId="77777777" w:rsidR="000B5862" w:rsidRDefault="000B5862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22EAA0AB" w14:textId="77777777" w:rsidTr="00A27C4F">
        <w:trPr>
          <w:cantSplit/>
        </w:trPr>
        <w:tc>
          <w:tcPr>
            <w:tcW w:w="794" w:type="dxa"/>
          </w:tcPr>
          <w:p w14:paraId="1F05863E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1FBC613" w14:textId="2ADE5875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33A47F1C" w14:textId="77777777" w:rsidTr="00A27C4F">
        <w:trPr>
          <w:cantSplit/>
        </w:trPr>
        <w:tc>
          <w:tcPr>
            <w:tcW w:w="794" w:type="dxa"/>
            <w:vAlign w:val="center"/>
          </w:tcPr>
          <w:p w14:paraId="1E228AD4" w14:textId="17630B83" w:rsidR="000B5862" w:rsidRPr="005460F2" w:rsidRDefault="000B5862" w:rsidP="00BD7DEB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E349E2A" w14:textId="10D43BEC" w:rsidR="000B5862" w:rsidRPr="007C47AB" w:rsidRDefault="007C47AB" w:rsidP="007C47AB">
            <w:pPr>
              <w:pStyle w:val="a0"/>
              <w:keepNext/>
              <w:keepLines/>
              <w:rPr>
                <w:rStyle w:val="StyleComplexNazanin"/>
                <w:rFonts w:ascii="Times New Roman" w:hAnsi="Times New Roman"/>
                <w:rtl/>
                <w:lang w:bidi="fa-IR"/>
              </w:rPr>
            </w:pPr>
            <w:r w:rsidRPr="0011381F">
              <w:rPr>
                <w:rtl/>
              </w:rPr>
              <w:t xml:space="preserve">وظیفه اصلی دماسنج </w:t>
            </w:r>
            <w:r>
              <w:rPr>
                <w:rtl/>
              </w:rPr>
              <w:t>گوی سان</w:t>
            </w:r>
            <w:r w:rsidRPr="0011381F">
              <w:rPr>
                <w:rtl/>
              </w:rPr>
              <w:t xml:space="preserve"> چیست؟</w:t>
            </w:r>
          </w:p>
        </w:tc>
      </w:tr>
      <w:tr w:rsidR="007C47AB" w:rsidRPr="005460F2" w14:paraId="20BA5212" w14:textId="77777777" w:rsidTr="00A27C4F">
        <w:trPr>
          <w:cantSplit/>
        </w:trPr>
        <w:tc>
          <w:tcPr>
            <w:tcW w:w="794" w:type="dxa"/>
          </w:tcPr>
          <w:p w14:paraId="48AD2472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5C09FF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6F85AA6" w14:textId="435D55F3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A4CE9">
              <w:rPr>
                <w:rtl/>
              </w:rPr>
              <w:t>اندازه‌گیری دمای خشک</w:t>
            </w:r>
          </w:p>
        </w:tc>
      </w:tr>
      <w:tr w:rsidR="007C47AB" w:rsidRPr="005460F2" w14:paraId="6684B77E" w14:textId="77777777" w:rsidTr="00A27C4F">
        <w:trPr>
          <w:cantSplit/>
        </w:trPr>
        <w:tc>
          <w:tcPr>
            <w:tcW w:w="794" w:type="dxa"/>
          </w:tcPr>
          <w:p w14:paraId="26EB461F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EDD4FA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11039C4" w14:textId="6EB71FF2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A4CE9">
              <w:rPr>
                <w:rtl/>
              </w:rPr>
              <w:t xml:space="preserve"> </w:t>
            </w:r>
            <w:r w:rsidRPr="00DA4CE9">
              <w:rPr>
                <w:rFonts w:cs="B Nazanin"/>
                <w:rtl/>
              </w:rPr>
              <w:t xml:space="preserve"> </w:t>
            </w:r>
            <w:r w:rsidRPr="00DA4CE9">
              <w:rPr>
                <w:rtl/>
              </w:rPr>
              <w:t xml:space="preserve"> اندازه‌گیری دمای تر </w:t>
            </w:r>
          </w:p>
        </w:tc>
      </w:tr>
      <w:tr w:rsidR="007C47AB" w:rsidRPr="005460F2" w14:paraId="2C31E753" w14:textId="77777777" w:rsidTr="00A27C4F">
        <w:trPr>
          <w:cantSplit/>
        </w:trPr>
        <w:tc>
          <w:tcPr>
            <w:tcW w:w="794" w:type="dxa"/>
          </w:tcPr>
          <w:p w14:paraId="0C804BD2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E97D93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883326B" w14:textId="02516A7F" w:rsidR="007C47AB" w:rsidRPr="007C47AB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7C47AB">
              <w:rPr>
                <w:rFonts w:cs="B Nazanin"/>
                <w:color w:val="EE0000"/>
                <w:rtl/>
              </w:rPr>
              <w:t xml:space="preserve">  </w:t>
            </w:r>
            <w:r w:rsidRPr="007C47AB">
              <w:rPr>
                <w:color w:val="EE0000"/>
                <w:rtl/>
              </w:rPr>
              <w:t xml:space="preserve"> اندازه‌گیری دمای تابشی </w:t>
            </w:r>
          </w:p>
        </w:tc>
      </w:tr>
      <w:tr w:rsidR="007C47AB" w:rsidRPr="005460F2" w14:paraId="6E8A1C27" w14:textId="77777777" w:rsidTr="00A27C4F">
        <w:trPr>
          <w:cantSplit/>
        </w:trPr>
        <w:tc>
          <w:tcPr>
            <w:tcW w:w="794" w:type="dxa"/>
          </w:tcPr>
          <w:p w14:paraId="11841453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0C7E56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15755F9" w14:textId="086F4D0D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A4CE9">
              <w:rPr>
                <w:rFonts w:cs="B Nazanin"/>
                <w:rtl/>
              </w:rPr>
              <w:t xml:space="preserve">  </w:t>
            </w:r>
            <w:r w:rsidRPr="00DA4CE9">
              <w:rPr>
                <w:rtl/>
              </w:rPr>
              <w:t xml:space="preserve"> اندازه‌گیری دمای پوست </w:t>
            </w:r>
          </w:p>
        </w:tc>
      </w:tr>
      <w:tr w:rsidR="000B5862" w:rsidRPr="005460F2" w14:paraId="1D6C3194" w14:textId="77777777" w:rsidTr="00A27C4F">
        <w:trPr>
          <w:cantSplit/>
        </w:trPr>
        <w:tc>
          <w:tcPr>
            <w:tcW w:w="794" w:type="dxa"/>
          </w:tcPr>
          <w:p w14:paraId="4366F72F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259905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801CCCD" w14:textId="77777777" w:rsidR="000B5862" w:rsidRDefault="000B5862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42D59CCA" w14:textId="77777777" w:rsidTr="00A27C4F">
        <w:trPr>
          <w:cantSplit/>
        </w:trPr>
        <w:tc>
          <w:tcPr>
            <w:tcW w:w="794" w:type="dxa"/>
          </w:tcPr>
          <w:p w14:paraId="5AB6CFA8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2495884" w14:textId="450341BC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4EBD5CAD" w14:textId="77777777" w:rsidTr="00A27C4F">
        <w:trPr>
          <w:cantSplit/>
        </w:trPr>
        <w:tc>
          <w:tcPr>
            <w:tcW w:w="794" w:type="dxa"/>
            <w:vAlign w:val="center"/>
          </w:tcPr>
          <w:p w14:paraId="17ECCD3F" w14:textId="3A9FC955" w:rsidR="000B5862" w:rsidRPr="005460F2" w:rsidRDefault="000B5862" w:rsidP="00BD7DEB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8AB7E2" w14:textId="0D754A2B" w:rsidR="000B5862" w:rsidRPr="005460F2" w:rsidRDefault="007C47AB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دمای پوست معمولاً در محاسبات چند درجه در نظر گرفته می‌شود؟</w:t>
            </w:r>
          </w:p>
        </w:tc>
      </w:tr>
      <w:tr w:rsidR="007C47AB" w:rsidRPr="005460F2" w14:paraId="62DE750E" w14:textId="77777777" w:rsidTr="00A27C4F">
        <w:trPr>
          <w:cantSplit/>
        </w:trPr>
        <w:tc>
          <w:tcPr>
            <w:tcW w:w="794" w:type="dxa"/>
          </w:tcPr>
          <w:p w14:paraId="51993130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D00DE31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5590340" w14:textId="367FF080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012C2">
              <w:rPr>
                <w:rtl/>
              </w:rPr>
              <w:t xml:space="preserve">۳۶ </w:t>
            </w:r>
          </w:p>
        </w:tc>
      </w:tr>
      <w:tr w:rsidR="007C47AB" w:rsidRPr="005460F2" w14:paraId="038CFAC1" w14:textId="77777777" w:rsidTr="00A27C4F">
        <w:trPr>
          <w:cantSplit/>
        </w:trPr>
        <w:tc>
          <w:tcPr>
            <w:tcW w:w="794" w:type="dxa"/>
          </w:tcPr>
          <w:p w14:paraId="0B3D8CE1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5251B4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815488D" w14:textId="653A22C2" w:rsidR="007C47AB" w:rsidRPr="007C47AB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7C47AB">
              <w:rPr>
                <w:rFonts w:cs="B Nazanin"/>
                <w:color w:val="EE0000"/>
                <w:rtl/>
              </w:rPr>
              <w:t xml:space="preserve"> </w:t>
            </w:r>
            <w:r w:rsidRPr="007C47AB">
              <w:rPr>
                <w:color w:val="EE0000"/>
                <w:rtl/>
              </w:rPr>
              <w:t xml:space="preserve"> ۳۵ </w:t>
            </w:r>
          </w:p>
        </w:tc>
      </w:tr>
      <w:tr w:rsidR="007C47AB" w:rsidRPr="005460F2" w14:paraId="4BA4C23E" w14:textId="77777777" w:rsidTr="00A27C4F">
        <w:trPr>
          <w:cantSplit/>
        </w:trPr>
        <w:tc>
          <w:tcPr>
            <w:tcW w:w="794" w:type="dxa"/>
          </w:tcPr>
          <w:p w14:paraId="527C7410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7D5B43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322DDD3" w14:textId="02545887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012C2">
              <w:rPr>
                <w:rFonts w:cs="B Nazanin"/>
                <w:rtl/>
              </w:rPr>
              <w:t xml:space="preserve">  </w:t>
            </w:r>
            <w:r w:rsidRPr="004012C2">
              <w:rPr>
                <w:rtl/>
              </w:rPr>
              <w:t xml:space="preserve"> ۳۷ </w:t>
            </w:r>
          </w:p>
        </w:tc>
      </w:tr>
      <w:tr w:rsidR="007C47AB" w:rsidRPr="005460F2" w14:paraId="2CB86268" w14:textId="77777777" w:rsidTr="00A27C4F">
        <w:trPr>
          <w:cantSplit/>
        </w:trPr>
        <w:tc>
          <w:tcPr>
            <w:tcW w:w="794" w:type="dxa"/>
          </w:tcPr>
          <w:p w14:paraId="0ABC8F28" w14:textId="77777777" w:rsidR="007C47AB" w:rsidRPr="005460F2" w:rsidRDefault="007C47AB" w:rsidP="007C47A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CCA1B5" w14:textId="77777777" w:rsidR="007C47AB" w:rsidRPr="005460F2" w:rsidRDefault="007C47AB" w:rsidP="007C47AB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B649518" w14:textId="78D4E3AB" w:rsidR="007C47AB" w:rsidRPr="005460F2" w:rsidRDefault="007C47AB" w:rsidP="007C47A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012C2">
              <w:rPr>
                <w:rFonts w:cs="B Nazanin"/>
                <w:rtl/>
              </w:rPr>
              <w:t xml:space="preserve">  </w:t>
            </w:r>
            <w:r w:rsidRPr="004012C2">
              <w:rPr>
                <w:rtl/>
              </w:rPr>
              <w:t xml:space="preserve"> ۳۲ </w:t>
            </w:r>
          </w:p>
        </w:tc>
      </w:tr>
      <w:tr w:rsidR="000B5862" w:rsidRPr="005460F2" w14:paraId="485F5061" w14:textId="77777777" w:rsidTr="00A27C4F">
        <w:trPr>
          <w:cantSplit/>
        </w:trPr>
        <w:tc>
          <w:tcPr>
            <w:tcW w:w="794" w:type="dxa"/>
          </w:tcPr>
          <w:p w14:paraId="38A3FB76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5F2A2E1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E5C95C0" w14:textId="77777777" w:rsidR="000B5862" w:rsidRDefault="000B5862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19469B02" w14:textId="77777777" w:rsidTr="00A27C4F">
        <w:trPr>
          <w:cantSplit/>
        </w:trPr>
        <w:tc>
          <w:tcPr>
            <w:tcW w:w="794" w:type="dxa"/>
          </w:tcPr>
          <w:p w14:paraId="68F272A9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825B2BC" w14:textId="031C5159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3CF2AB1B" w14:textId="77777777" w:rsidTr="00A27C4F">
        <w:trPr>
          <w:cantSplit/>
        </w:trPr>
        <w:tc>
          <w:tcPr>
            <w:tcW w:w="794" w:type="dxa"/>
            <w:vAlign w:val="center"/>
          </w:tcPr>
          <w:p w14:paraId="44B564DB" w14:textId="7CD30FD8" w:rsidR="000B5862" w:rsidRPr="005460F2" w:rsidRDefault="000B5862" w:rsidP="00BD7DEB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DEB0A2F" w14:textId="77777777" w:rsidR="000B5862" w:rsidRPr="005460F2" w:rsidRDefault="000B5862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0B5862" w:rsidRPr="005460F2" w14:paraId="40EB915E" w14:textId="77777777" w:rsidTr="00A27C4F">
        <w:trPr>
          <w:cantSplit/>
        </w:trPr>
        <w:tc>
          <w:tcPr>
            <w:tcW w:w="794" w:type="dxa"/>
          </w:tcPr>
          <w:p w14:paraId="449AF25D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50C589" w14:textId="77777777" w:rsidR="000B5862" w:rsidRPr="005460F2" w:rsidRDefault="000B5862" w:rsidP="00A27C4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0B6D3E3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0B5862" w:rsidRPr="005460F2" w14:paraId="2F25F7CA" w14:textId="77777777" w:rsidTr="00A27C4F">
        <w:trPr>
          <w:cantSplit/>
        </w:trPr>
        <w:tc>
          <w:tcPr>
            <w:tcW w:w="794" w:type="dxa"/>
          </w:tcPr>
          <w:p w14:paraId="28349E30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A56584" w14:textId="77777777" w:rsidR="000B5862" w:rsidRPr="005460F2" w:rsidRDefault="000B5862" w:rsidP="00A27C4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53436C5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0B5862" w:rsidRPr="005460F2" w14:paraId="172DEFEF" w14:textId="77777777" w:rsidTr="00A27C4F">
        <w:trPr>
          <w:cantSplit/>
        </w:trPr>
        <w:tc>
          <w:tcPr>
            <w:tcW w:w="794" w:type="dxa"/>
          </w:tcPr>
          <w:p w14:paraId="5E9FBA27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B545BB" w14:textId="77777777" w:rsidR="000B5862" w:rsidRPr="005460F2" w:rsidRDefault="000B5862" w:rsidP="00A27C4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540EF6D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0B5862" w:rsidRPr="005460F2" w14:paraId="30AF8FFF" w14:textId="77777777" w:rsidTr="00A27C4F">
        <w:trPr>
          <w:cantSplit/>
        </w:trPr>
        <w:tc>
          <w:tcPr>
            <w:tcW w:w="794" w:type="dxa"/>
          </w:tcPr>
          <w:p w14:paraId="585A544D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60FBD2" w14:textId="77777777" w:rsidR="000B5862" w:rsidRPr="005460F2" w:rsidRDefault="000B5862" w:rsidP="00A27C4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FA965B4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0B5862" w:rsidRPr="005460F2" w14:paraId="2F571897" w14:textId="77777777" w:rsidTr="00A27C4F">
        <w:trPr>
          <w:cantSplit/>
        </w:trPr>
        <w:tc>
          <w:tcPr>
            <w:tcW w:w="794" w:type="dxa"/>
          </w:tcPr>
          <w:p w14:paraId="5A33E8CD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0216F99" w14:textId="77777777" w:rsidR="000B586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  <w:p w14:paraId="1476DF09" w14:textId="77777777" w:rsidR="00230953" w:rsidRPr="005460F2" w:rsidRDefault="00230953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D6C14" w:rsidRPr="005460F2" w14:paraId="3AC7BA42" w14:textId="77777777" w:rsidTr="000B5862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14CC" w14:textId="77777777" w:rsidR="00BD6C14" w:rsidRPr="005460F2" w:rsidRDefault="00BD6C14" w:rsidP="000B5862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BBF1" w14:textId="6E5FE90F" w:rsidR="00BD6C14" w:rsidRPr="005460F2" w:rsidRDefault="00BD6C14" w:rsidP="000B586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25EA5420" w14:textId="77777777" w:rsidTr="000B5862">
        <w:trPr>
          <w:cantSplit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482D" w14:textId="35188E99" w:rsidR="000B5862" w:rsidRPr="00230953" w:rsidRDefault="000B5862" w:rsidP="00230953">
            <w:pPr>
              <w:pStyle w:val="ListParagraph"/>
              <w:numPr>
                <w:ilvl w:val="0"/>
                <w:numId w:val="9"/>
              </w:num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A3CA" w14:textId="0489ACA0" w:rsidR="000B5862" w:rsidRPr="005460F2" w:rsidRDefault="00C7217A" w:rsidP="000B5862">
            <w:pPr>
              <w:pStyle w:val="a2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t xml:space="preserve"> </w:t>
            </w:r>
            <w:r w:rsidRPr="0011381F">
              <w:t xml:space="preserve">WBGT </w:t>
            </w:r>
            <w:r w:rsidRPr="0011381F">
              <w:rPr>
                <w:rtl/>
              </w:rPr>
              <w:t>برای کار در فضای باز شامل چه پارامتر اضافه‌ای است؟</w:t>
            </w:r>
          </w:p>
        </w:tc>
      </w:tr>
      <w:tr w:rsidR="00C7217A" w:rsidRPr="005460F2" w14:paraId="5F5E13E6" w14:textId="77777777" w:rsidTr="00A27C4F">
        <w:trPr>
          <w:cantSplit/>
        </w:trPr>
        <w:tc>
          <w:tcPr>
            <w:tcW w:w="794" w:type="dxa"/>
          </w:tcPr>
          <w:p w14:paraId="29AA1E00" w14:textId="77777777" w:rsidR="00C7217A" w:rsidRPr="005460F2" w:rsidRDefault="00C7217A" w:rsidP="00C7217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4DBFB0" w14:textId="77777777" w:rsidR="00C7217A" w:rsidRPr="005460F2" w:rsidRDefault="00C7217A" w:rsidP="00C7217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7BFAD0A" w14:textId="2724758C" w:rsidR="00C7217A" w:rsidRPr="005460F2" w:rsidRDefault="00C7217A" w:rsidP="00C7217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86AAB">
              <w:rPr>
                <w:rtl/>
              </w:rPr>
              <w:t xml:space="preserve">باد </w:t>
            </w:r>
          </w:p>
        </w:tc>
      </w:tr>
      <w:tr w:rsidR="00C7217A" w:rsidRPr="005460F2" w14:paraId="35D2F3EF" w14:textId="77777777" w:rsidTr="00A27C4F">
        <w:trPr>
          <w:cantSplit/>
        </w:trPr>
        <w:tc>
          <w:tcPr>
            <w:tcW w:w="794" w:type="dxa"/>
          </w:tcPr>
          <w:p w14:paraId="372E5265" w14:textId="77777777" w:rsidR="00C7217A" w:rsidRPr="005460F2" w:rsidRDefault="00C7217A" w:rsidP="00C7217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1BBF7E" w14:textId="77777777" w:rsidR="00C7217A" w:rsidRPr="005460F2" w:rsidRDefault="00C7217A" w:rsidP="00C7217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E8DED3C" w14:textId="3CBE4FDB" w:rsidR="00C7217A" w:rsidRPr="00C7217A" w:rsidRDefault="00C7217A" w:rsidP="00C7217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C7217A">
              <w:rPr>
                <w:rFonts w:cs="B Nazanin"/>
                <w:color w:val="EE0000"/>
                <w:rtl/>
              </w:rPr>
              <w:t xml:space="preserve"> </w:t>
            </w:r>
            <w:r w:rsidRPr="00C7217A">
              <w:rPr>
                <w:color w:val="EE0000"/>
                <w:rtl/>
              </w:rPr>
              <w:t xml:space="preserve"> دمای خشک </w:t>
            </w:r>
          </w:p>
        </w:tc>
      </w:tr>
      <w:tr w:rsidR="00C7217A" w:rsidRPr="005460F2" w14:paraId="41E43CE1" w14:textId="77777777" w:rsidTr="00A27C4F">
        <w:trPr>
          <w:cantSplit/>
        </w:trPr>
        <w:tc>
          <w:tcPr>
            <w:tcW w:w="794" w:type="dxa"/>
          </w:tcPr>
          <w:p w14:paraId="78E4E931" w14:textId="77777777" w:rsidR="00C7217A" w:rsidRPr="005460F2" w:rsidRDefault="00C7217A" w:rsidP="00C7217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D3070C" w14:textId="77777777" w:rsidR="00C7217A" w:rsidRPr="005460F2" w:rsidRDefault="00C7217A" w:rsidP="00C7217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AC20FC8" w14:textId="6C0A4FC9" w:rsidR="00C7217A" w:rsidRPr="005460F2" w:rsidRDefault="00C7217A" w:rsidP="00C7217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86AAB">
              <w:rPr>
                <w:rFonts w:cs="B Nazanin"/>
                <w:rtl/>
              </w:rPr>
              <w:t xml:space="preserve">  </w:t>
            </w:r>
            <w:r w:rsidRPr="00686AAB">
              <w:rPr>
                <w:rtl/>
              </w:rPr>
              <w:t xml:space="preserve"> رطوبت نسبی </w:t>
            </w:r>
          </w:p>
        </w:tc>
      </w:tr>
      <w:tr w:rsidR="00C7217A" w:rsidRPr="005460F2" w14:paraId="196533D8" w14:textId="77777777" w:rsidTr="00A27C4F">
        <w:trPr>
          <w:cantSplit/>
        </w:trPr>
        <w:tc>
          <w:tcPr>
            <w:tcW w:w="794" w:type="dxa"/>
          </w:tcPr>
          <w:p w14:paraId="6C006525" w14:textId="77777777" w:rsidR="00C7217A" w:rsidRPr="005460F2" w:rsidRDefault="00C7217A" w:rsidP="00C7217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351B60" w14:textId="77777777" w:rsidR="00C7217A" w:rsidRPr="005460F2" w:rsidRDefault="00C7217A" w:rsidP="00C7217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68111C" w14:textId="62A3B9F1" w:rsidR="00C7217A" w:rsidRPr="005460F2" w:rsidRDefault="00C7217A" w:rsidP="00C7217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86AAB">
              <w:rPr>
                <w:rFonts w:cs="B Nazanin"/>
                <w:rtl/>
              </w:rPr>
              <w:t xml:space="preserve">  </w:t>
            </w:r>
            <w:r w:rsidRPr="00686AAB">
              <w:rPr>
                <w:rtl/>
              </w:rPr>
              <w:t xml:space="preserve"> دمای تابشی </w:t>
            </w:r>
          </w:p>
        </w:tc>
      </w:tr>
      <w:tr w:rsidR="000B5862" w:rsidRPr="005460F2" w14:paraId="279912AB" w14:textId="77777777" w:rsidTr="00A27C4F">
        <w:trPr>
          <w:cantSplit/>
        </w:trPr>
        <w:tc>
          <w:tcPr>
            <w:tcW w:w="794" w:type="dxa"/>
          </w:tcPr>
          <w:p w14:paraId="5A82A2AF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A7FCC6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20D1818" w14:textId="77777777" w:rsidR="00362C71" w:rsidRDefault="00362C71" w:rsidP="00072457">
      <w:pPr>
        <w:pStyle w:val="a3"/>
        <w:tabs>
          <w:tab w:val="left" w:pos="7510"/>
        </w:tabs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6D2FB072" w14:textId="77777777" w:rsidTr="00A27C4F">
        <w:trPr>
          <w:cantSplit/>
        </w:trPr>
        <w:tc>
          <w:tcPr>
            <w:tcW w:w="794" w:type="dxa"/>
          </w:tcPr>
          <w:p w14:paraId="353E95C5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D0468A7" w14:textId="0539E4C4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0C804BA3" w14:textId="77777777" w:rsidTr="00A27C4F">
        <w:trPr>
          <w:cantSplit/>
        </w:trPr>
        <w:tc>
          <w:tcPr>
            <w:tcW w:w="794" w:type="dxa"/>
            <w:vAlign w:val="center"/>
          </w:tcPr>
          <w:p w14:paraId="59910730" w14:textId="2DC3146E" w:rsidR="000B5862" w:rsidRPr="005460F2" w:rsidRDefault="000B5862" w:rsidP="00230953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BCDAD5B" w14:textId="6BF14835" w:rsidR="000B5862" w:rsidRPr="005460F2" w:rsidRDefault="00C7217A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کدام‌یک از تجهیزات به اختلاف دمای دماسنج خشک و تر وابسته است؟</w:t>
            </w:r>
          </w:p>
        </w:tc>
      </w:tr>
      <w:tr w:rsidR="00C7217A" w:rsidRPr="005460F2" w14:paraId="2B56B7FF" w14:textId="77777777" w:rsidTr="00A27C4F">
        <w:trPr>
          <w:cantSplit/>
        </w:trPr>
        <w:tc>
          <w:tcPr>
            <w:tcW w:w="794" w:type="dxa"/>
          </w:tcPr>
          <w:p w14:paraId="30E25BF2" w14:textId="77777777" w:rsidR="00C7217A" w:rsidRPr="005460F2" w:rsidRDefault="00C7217A" w:rsidP="00C7217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EE2170" w14:textId="77777777" w:rsidR="00C7217A" w:rsidRPr="005460F2" w:rsidRDefault="00C7217A" w:rsidP="00C7217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885AD51" w14:textId="028B89F1" w:rsidR="00C7217A" w:rsidRPr="005460F2" w:rsidRDefault="00C7217A" w:rsidP="00C7217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2512C">
              <w:rPr>
                <w:rtl/>
              </w:rPr>
              <w:t>هیدروگراف</w:t>
            </w:r>
          </w:p>
        </w:tc>
      </w:tr>
      <w:tr w:rsidR="00C7217A" w:rsidRPr="005460F2" w14:paraId="471AB724" w14:textId="77777777" w:rsidTr="00A27C4F">
        <w:trPr>
          <w:cantSplit/>
        </w:trPr>
        <w:tc>
          <w:tcPr>
            <w:tcW w:w="794" w:type="dxa"/>
          </w:tcPr>
          <w:p w14:paraId="38DD74A0" w14:textId="77777777" w:rsidR="00C7217A" w:rsidRPr="005460F2" w:rsidRDefault="00C7217A" w:rsidP="00C7217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2CFE070" w14:textId="77777777" w:rsidR="00C7217A" w:rsidRPr="005460F2" w:rsidRDefault="00C7217A" w:rsidP="00C7217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BE1F903" w14:textId="3E37925B" w:rsidR="00C7217A" w:rsidRPr="005460F2" w:rsidRDefault="00C7217A" w:rsidP="00C7217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2512C">
              <w:rPr>
                <w:rtl/>
              </w:rPr>
              <w:t xml:space="preserve"> </w:t>
            </w:r>
            <w:r w:rsidRPr="0012512C">
              <w:rPr>
                <w:rFonts w:cs="B Nazanin"/>
                <w:rtl/>
              </w:rPr>
              <w:t xml:space="preserve"> </w:t>
            </w:r>
            <w:r w:rsidRPr="0012512C">
              <w:rPr>
                <w:rtl/>
              </w:rPr>
              <w:t xml:space="preserve"> دماسنج کاتا </w:t>
            </w:r>
          </w:p>
        </w:tc>
      </w:tr>
      <w:tr w:rsidR="00C7217A" w:rsidRPr="005460F2" w14:paraId="3B7A3EDE" w14:textId="77777777" w:rsidTr="00A27C4F">
        <w:trPr>
          <w:cantSplit/>
        </w:trPr>
        <w:tc>
          <w:tcPr>
            <w:tcW w:w="794" w:type="dxa"/>
          </w:tcPr>
          <w:p w14:paraId="66F0ABC1" w14:textId="77777777" w:rsidR="00C7217A" w:rsidRPr="005460F2" w:rsidRDefault="00C7217A" w:rsidP="00C7217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F9F67C" w14:textId="77777777" w:rsidR="00C7217A" w:rsidRPr="005460F2" w:rsidRDefault="00C7217A" w:rsidP="00C7217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571D80D" w14:textId="74F6828D" w:rsidR="00C7217A" w:rsidRPr="00C7217A" w:rsidRDefault="00C7217A" w:rsidP="00C7217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C7217A">
              <w:rPr>
                <w:rFonts w:cs="B Nazanin"/>
                <w:color w:val="EE0000"/>
                <w:rtl/>
              </w:rPr>
              <w:t xml:space="preserve">  </w:t>
            </w:r>
            <w:r w:rsidRPr="00C7217A">
              <w:rPr>
                <w:color w:val="EE0000"/>
                <w:rtl/>
              </w:rPr>
              <w:t xml:space="preserve"> سایکرومتر </w:t>
            </w:r>
          </w:p>
        </w:tc>
      </w:tr>
      <w:tr w:rsidR="00C7217A" w:rsidRPr="005460F2" w14:paraId="42FC4837" w14:textId="77777777" w:rsidTr="00A27C4F">
        <w:trPr>
          <w:cantSplit/>
        </w:trPr>
        <w:tc>
          <w:tcPr>
            <w:tcW w:w="794" w:type="dxa"/>
          </w:tcPr>
          <w:p w14:paraId="5BCAA3D0" w14:textId="77777777" w:rsidR="00C7217A" w:rsidRPr="005460F2" w:rsidRDefault="00C7217A" w:rsidP="00C7217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FB4240" w14:textId="77777777" w:rsidR="00C7217A" w:rsidRPr="005460F2" w:rsidRDefault="00C7217A" w:rsidP="00C7217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D294300" w14:textId="2FFB55BB" w:rsidR="00C7217A" w:rsidRPr="005460F2" w:rsidRDefault="00C7217A" w:rsidP="00C7217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2512C">
              <w:rPr>
                <w:rFonts w:cs="B Nazanin"/>
                <w:rtl/>
              </w:rPr>
              <w:t xml:space="preserve">  </w:t>
            </w:r>
            <w:r w:rsidRPr="0012512C">
              <w:rPr>
                <w:rtl/>
              </w:rPr>
              <w:t xml:space="preserve"> بادسنج </w:t>
            </w:r>
          </w:p>
        </w:tc>
      </w:tr>
      <w:tr w:rsidR="000B5862" w:rsidRPr="005460F2" w14:paraId="0578E711" w14:textId="77777777" w:rsidTr="00A27C4F">
        <w:trPr>
          <w:cantSplit/>
        </w:trPr>
        <w:tc>
          <w:tcPr>
            <w:tcW w:w="794" w:type="dxa"/>
          </w:tcPr>
          <w:p w14:paraId="636B516D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71FAE92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A769ADC" w14:textId="6DA009FC" w:rsidR="000B5862" w:rsidRDefault="000B5862" w:rsidP="000B5862">
      <w:pPr>
        <w:bidi w:val="0"/>
        <w:rPr>
          <w:rStyle w:val="StyleComplexNazanin"/>
          <w:rFonts w:asciiTheme="majorBidi" w:hAnsiTheme="majorBidi" w:cs="B Nazanin"/>
          <w:bCs/>
          <w:lang w:bidi="fa-IR"/>
        </w:rPr>
      </w:pPr>
    </w:p>
    <w:p w14:paraId="71C0BEAC" w14:textId="77777777" w:rsidR="000B5862" w:rsidRPr="000B5862" w:rsidRDefault="000B5862" w:rsidP="000B5862">
      <w:pPr>
        <w:bidi w:val="0"/>
        <w:rPr>
          <w:rFonts w:asciiTheme="majorBidi" w:hAnsiTheme="majorBidi" w:cs="B Nazanin"/>
        </w:rPr>
      </w:pPr>
    </w:p>
    <w:p w14:paraId="14E0D448" w14:textId="77777777" w:rsidR="000B5862" w:rsidRDefault="000B5862" w:rsidP="000B5862">
      <w:pPr>
        <w:bidi w:val="0"/>
        <w:rPr>
          <w:rStyle w:val="StyleComplexNazanin"/>
          <w:rFonts w:asciiTheme="majorBidi" w:hAnsiTheme="majorBidi" w:cs="B Nazanin"/>
          <w:bCs/>
          <w:lang w:bidi="fa-IR"/>
        </w:rPr>
      </w:pPr>
    </w:p>
    <w:p w14:paraId="5BB09740" w14:textId="77777777" w:rsidR="000B5862" w:rsidRP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  <w:r>
        <w:rPr>
          <w:rFonts w:asciiTheme="majorBidi" w:hAnsiTheme="majorBidi" w:cs="B Nazanin"/>
        </w:rPr>
        <w:tab/>
      </w: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3E45F477" w14:textId="77777777" w:rsidTr="00A27C4F">
        <w:trPr>
          <w:cantSplit/>
        </w:trPr>
        <w:tc>
          <w:tcPr>
            <w:tcW w:w="794" w:type="dxa"/>
          </w:tcPr>
          <w:p w14:paraId="20A74FD6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DAE998F" w14:textId="503B9F2D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26B95B9F" w14:textId="77777777" w:rsidTr="00A27C4F">
        <w:trPr>
          <w:cantSplit/>
        </w:trPr>
        <w:tc>
          <w:tcPr>
            <w:tcW w:w="794" w:type="dxa"/>
            <w:vAlign w:val="center"/>
          </w:tcPr>
          <w:p w14:paraId="1CC05A31" w14:textId="6259E911" w:rsidR="000B5862" w:rsidRPr="005460F2" w:rsidRDefault="000B5862" w:rsidP="00230953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50BEED" w14:textId="77A62DC1" w:rsidR="000B5862" w:rsidRPr="005460F2" w:rsidRDefault="00FF032A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در شرایط تابش شدید، اندازه‌گیری</w:t>
            </w:r>
            <w:r w:rsidRPr="0011381F">
              <w:t xml:space="preserve"> WBGT </w:t>
            </w:r>
            <w:r w:rsidRPr="0011381F">
              <w:rPr>
                <w:rtl/>
              </w:rPr>
              <w:t>چگونه انجام می‌شود؟</w:t>
            </w:r>
          </w:p>
        </w:tc>
      </w:tr>
      <w:tr w:rsidR="00FF032A" w:rsidRPr="005460F2" w14:paraId="6B2713AD" w14:textId="77777777" w:rsidTr="00A27C4F">
        <w:trPr>
          <w:cantSplit/>
        </w:trPr>
        <w:tc>
          <w:tcPr>
            <w:tcW w:w="794" w:type="dxa"/>
          </w:tcPr>
          <w:p w14:paraId="2FFCAE37" w14:textId="77777777" w:rsidR="00FF032A" w:rsidRPr="005460F2" w:rsidRDefault="00FF032A" w:rsidP="00FF032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B44A74" w14:textId="77777777" w:rsidR="00FF032A" w:rsidRPr="005460F2" w:rsidRDefault="00FF032A" w:rsidP="00FF03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E98E8C8" w14:textId="2C5A2668" w:rsidR="00FF032A" w:rsidRPr="005460F2" w:rsidRDefault="00FF032A" w:rsidP="00FF03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36307">
              <w:rPr>
                <w:rtl/>
              </w:rPr>
              <w:t xml:space="preserve">نادیده گرفته می‌شود </w:t>
            </w:r>
          </w:p>
        </w:tc>
      </w:tr>
      <w:tr w:rsidR="00FF032A" w:rsidRPr="005460F2" w14:paraId="6163E4B1" w14:textId="77777777" w:rsidTr="00A27C4F">
        <w:trPr>
          <w:cantSplit/>
        </w:trPr>
        <w:tc>
          <w:tcPr>
            <w:tcW w:w="794" w:type="dxa"/>
          </w:tcPr>
          <w:p w14:paraId="552AB794" w14:textId="77777777" w:rsidR="00FF032A" w:rsidRPr="005460F2" w:rsidRDefault="00FF032A" w:rsidP="00FF032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D1799D" w14:textId="77777777" w:rsidR="00FF032A" w:rsidRPr="005460F2" w:rsidRDefault="00FF032A" w:rsidP="00FF03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9335581" w14:textId="19803A1A" w:rsidR="00FF032A" w:rsidRPr="005460F2" w:rsidRDefault="00FF032A" w:rsidP="00FF03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36307">
              <w:rPr>
                <w:rFonts w:cs="B Nazanin"/>
                <w:rtl/>
              </w:rPr>
              <w:t xml:space="preserve"> </w:t>
            </w:r>
            <w:r w:rsidRPr="00D36307">
              <w:rPr>
                <w:rtl/>
              </w:rPr>
              <w:t xml:space="preserve"> با اصلاح</w:t>
            </w:r>
            <w:r w:rsidRPr="00D36307">
              <w:t xml:space="preserve"> Clo </w:t>
            </w:r>
          </w:p>
        </w:tc>
      </w:tr>
      <w:tr w:rsidR="00FF032A" w:rsidRPr="005460F2" w14:paraId="3933A6D9" w14:textId="77777777" w:rsidTr="00A27C4F">
        <w:trPr>
          <w:cantSplit/>
        </w:trPr>
        <w:tc>
          <w:tcPr>
            <w:tcW w:w="794" w:type="dxa"/>
          </w:tcPr>
          <w:p w14:paraId="5049484B" w14:textId="77777777" w:rsidR="00FF032A" w:rsidRPr="005460F2" w:rsidRDefault="00FF032A" w:rsidP="00FF032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6757F7" w14:textId="77777777" w:rsidR="00FF032A" w:rsidRPr="005460F2" w:rsidRDefault="00FF032A" w:rsidP="00FF03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5A655BA" w14:textId="6741B483" w:rsidR="00FF032A" w:rsidRPr="00FF032A" w:rsidRDefault="00FF032A" w:rsidP="00FF03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FF032A">
              <w:rPr>
                <w:rFonts w:cs="B Nazanin"/>
                <w:color w:val="EE0000"/>
                <w:rtl/>
              </w:rPr>
              <w:t xml:space="preserve">  </w:t>
            </w:r>
            <w:r w:rsidRPr="00FF032A">
              <w:rPr>
                <w:color w:val="EE0000"/>
                <w:rtl/>
              </w:rPr>
              <w:t xml:space="preserve"> با تنظیمات خاص دماسنج تابشی </w:t>
            </w:r>
          </w:p>
        </w:tc>
      </w:tr>
      <w:tr w:rsidR="00FF032A" w:rsidRPr="005460F2" w14:paraId="3C8144AD" w14:textId="77777777" w:rsidTr="00A27C4F">
        <w:trPr>
          <w:cantSplit/>
        </w:trPr>
        <w:tc>
          <w:tcPr>
            <w:tcW w:w="794" w:type="dxa"/>
          </w:tcPr>
          <w:p w14:paraId="0D94AA5A" w14:textId="77777777" w:rsidR="00FF032A" w:rsidRPr="005460F2" w:rsidRDefault="00FF032A" w:rsidP="00FF032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B57F82B" w14:textId="77777777" w:rsidR="00FF032A" w:rsidRPr="005460F2" w:rsidRDefault="00FF032A" w:rsidP="00FF03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8D84950" w14:textId="5EB6E0DA" w:rsidR="00FF032A" w:rsidRPr="005460F2" w:rsidRDefault="00FF032A" w:rsidP="00FF03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36307">
              <w:rPr>
                <w:rFonts w:cs="B Nazanin"/>
                <w:rtl/>
              </w:rPr>
              <w:t xml:space="preserve">  </w:t>
            </w:r>
            <w:r w:rsidRPr="00D36307">
              <w:rPr>
                <w:rtl/>
              </w:rPr>
              <w:t xml:space="preserve"> انجام نمی‌شود </w:t>
            </w:r>
          </w:p>
        </w:tc>
      </w:tr>
      <w:tr w:rsidR="000B5862" w:rsidRPr="005460F2" w14:paraId="297C6042" w14:textId="77777777" w:rsidTr="00A27C4F">
        <w:trPr>
          <w:cantSplit/>
        </w:trPr>
        <w:tc>
          <w:tcPr>
            <w:tcW w:w="794" w:type="dxa"/>
          </w:tcPr>
          <w:p w14:paraId="463466AE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540623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CE40E68" w14:textId="128D8EEB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0CC13387" w14:textId="77777777" w:rsidTr="00A27C4F">
        <w:trPr>
          <w:cantSplit/>
        </w:trPr>
        <w:tc>
          <w:tcPr>
            <w:tcW w:w="794" w:type="dxa"/>
          </w:tcPr>
          <w:p w14:paraId="770301EB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96D9A31" w14:textId="41EBAFE1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452978DD" w14:textId="77777777" w:rsidTr="00A27C4F">
        <w:trPr>
          <w:cantSplit/>
        </w:trPr>
        <w:tc>
          <w:tcPr>
            <w:tcW w:w="794" w:type="dxa"/>
            <w:vAlign w:val="center"/>
          </w:tcPr>
          <w:p w14:paraId="6AE280D5" w14:textId="28DCEE2D" w:rsidR="000B5862" w:rsidRPr="005460F2" w:rsidRDefault="000B5862" w:rsidP="00FF032A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E754D77" w14:textId="508D9DA5" w:rsidR="000B5862" w:rsidRPr="005460F2" w:rsidRDefault="00FF032A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استفاده از چه نوع لباس‌هایی</w:t>
            </w:r>
            <w:r w:rsidRPr="0011381F">
              <w:t xml:space="preserve"> Clo </w:t>
            </w:r>
            <w:r w:rsidRPr="0011381F">
              <w:rPr>
                <w:rtl/>
              </w:rPr>
              <w:t>را به شدت افزایش می‌دهد؟</w:t>
            </w:r>
          </w:p>
        </w:tc>
      </w:tr>
      <w:tr w:rsidR="00FF032A" w:rsidRPr="005460F2" w14:paraId="4563C0ED" w14:textId="77777777" w:rsidTr="00A27C4F">
        <w:trPr>
          <w:cantSplit/>
        </w:trPr>
        <w:tc>
          <w:tcPr>
            <w:tcW w:w="794" w:type="dxa"/>
          </w:tcPr>
          <w:p w14:paraId="630E9DAF" w14:textId="77777777" w:rsidR="00FF032A" w:rsidRPr="005460F2" w:rsidRDefault="00FF032A" w:rsidP="00FF032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C435E4" w14:textId="77777777" w:rsidR="00FF032A" w:rsidRPr="005460F2" w:rsidRDefault="00FF032A" w:rsidP="00FF03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C543435" w14:textId="1DB4A508" w:rsidR="00FF032A" w:rsidRPr="005460F2" w:rsidRDefault="00FF032A" w:rsidP="00FF03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12783">
              <w:rPr>
                <w:rFonts w:cs="B Nazanin"/>
                <w:rtl/>
              </w:rPr>
              <w:t xml:space="preserve"> </w:t>
            </w:r>
            <w:r w:rsidRPr="00A12783">
              <w:rPr>
                <w:rtl/>
              </w:rPr>
              <w:t xml:space="preserve"> لباس‌های زیر نخی </w:t>
            </w:r>
          </w:p>
        </w:tc>
      </w:tr>
      <w:tr w:rsidR="00FF032A" w:rsidRPr="005460F2" w14:paraId="3DFD7351" w14:textId="77777777" w:rsidTr="00A27C4F">
        <w:trPr>
          <w:cantSplit/>
        </w:trPr>
        <w:tc>
          <w:tcPr>
            <w:tcW w:w="794" w:type="dxa"/>
          </w:tcPr>
          <w:p w14:paraId="1EED1EB0" w14:textId="77777777" w:rsidR="00FF032A" w:rsidRPr="005460F2" w:rsidRDefault="00FF032A" w:rsidP="00FF032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9BF1092" w14:textId="77777777" w:rsidR="00FF032A" w:rsidRPr="005460F2" w:rsidRDefault="00FF032A" w:rsidP="00FF03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1EB6139" w14:textId="362BD9C8" w:rsidR="00FF032A" w:rsidRPr="00FF032A" w:rsidRDefault="00FF032A" w:rsidP="00FF03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FF032A">
              <w:rPr>
                <w:rFonts w:cs="B Nazanin"/>
                <w:color w:val="EE0000"/>
                <w:rtl/>
              </w:rPr>
              <w:t xml:space="preserve"> </w:t>
            </w:r>
            <w:r w:rsidRPr="00FF032A">
              <w:rPr>
                <w:color w:val="EE0000"/>
                <w:rtl/>
              </w:rPr>
              <w:t xml:space="preserve"> لباس‌های قطبی چندلایه</w:t>
            </w:r>
          </w:p>
        </w:tc>
      </w:tr>
      <w:tr w:rsidR="00FF032A" w:rsidRPr="005460F2" w14:paraId="24AE6FC3" w14:textId="77777777" w:rsidTr="00A27C4F">
        <w:trPr>
          <w:cantSplit/>
        </w:trPr>
        <w:tc>
          <w:tcPr>
            <w:tcW w:w="794" w:type="dxa"/>
          </w:tcPr>
          <w:p w14:paraId="3F3DB954" w14:textId="77777777" w:rsidR="00FF032A" w:rsidRPr="005460F2" w:rsidRDefault="00FF032A" w:rsidP="00FF032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DFBA043" w14:textId="77777777" w:rsidR="00FF032A" w:rsidRPr="005460F2" w:rsidRDefault="00FF032A" w:rsidP="00FF03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93FEE85" w14:textId="4B4E9822" w:rsidR="00FF032A" w:rsidRPr="005460F2" w:rsidRDefault="00FF032A" w:rsidP="00FF03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12783">
              <w:rPr>
                <w:rtl/>
              </w:rPr>
              <w:t xml:space="preserve"> </w:t>
            </w:r>
            <w:r w:rsidRPr="00A12783">
              <w:rPr>
                <w:rFonts w:cs="B Nazanin"/>
                <w:rtl/>
              </w:rPr>
              <w:t xml:space="preserve">  </w:t>
            </w:r>
            <w:r w:rsidRPr="00A12783">
              <w:rPr>
                <w:rtl/>
              </w:rPr>
              <w:t xml:space="preserve"> تی‌شرت </w:t>
            </w:r>
          </w:p>
        </w:tc>
      </w:tr>
      <w:tr w:rsidR="00FF032A" w:rsidRPr="005460F2" w14:paraId="6DD063D4" w14:textId="77777777" w:rsidTr="00A27C4F">
        <w:trPr>
          <w:cantSplit/>
        </w:trPr>
        <w:tc>
          <w:tcPr>
            <w:tcW w:w="794" w:type="dxa"/>
          </w:tcPr>
          <w:p w14:paraId="530240AA" w14:textId="77777777" w:rsidR="00FF032A" w:rsidRPr="005460F2" w:rsidRDefault="00FF032A" w:rsidP="00FF032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7795C6" w14:textId="77777777" w:rsidR="00FF032A" w:rsidRPr="005460F2" w:rsidRDefault="00FF032A" w:rsidP="00FF03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EB98281" w14:textId="212F3F53" w:rsidR="00FF032A" w:rsidRPr="005460F2" w:rsidRDefault="00FF032A" w:rsidP="00FF03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12783">
              <w:rPr>
                <w:rFonts w:cs="B Nazanin"/>
                <w:rtl/>
              </w:rPr>
              <w:t xml:space="preserve">  </w:t>
            </w:r>
            <w:r w:rsidRPr="00A12783">
              <w:rPr>
                <w:rtl/>
              </w:rPr>
              <w:t xml:space="preserve"> روپوش سبک</w:t>
            </w:r>
          </w:p>
        </w:tc>
      </w:tr>
      <w:tr w:rsidR="000B5862" w:rsidRPr="005460F2" w14:paraId="330A69E2" w14:textId="77777777" w:rsidTr="00A27C4F">
        <w:trPr>
          <w:cantSplit/>
        </w:trPr>
        <w:tc>
          <w:tcPr>
            <w:tcW w:w="794" w:type="dxa"/>
          </w:tcPr>
          <w:p w14:paraId="6E92BB77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E2EC363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2C8A8DD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1CED3ED6" w14:textId="77777777" w:rsidTr="00A27C4F">
        <w:trPr>
          <w:cantSplit/>
        </w:trPr>
        <w:tc>
          <w:tcPr>
            <w:tcW w:w="794" w:type="dxa"/>
          </w:tcPr>
          <w:p w14:paraId="596BDF5B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648273" w14:textId="5222EA73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71770C44" w14:textId="77777777" w:rsidTr="00A27C4F">
        <w:trPr>
          <w:cantSplit/>
        </w:trPr>
        <w:tc>
          <w:tcPr>
            <w:tcW w:w="794" w:type="dxa"/>
            <w:vAlign w:val="center"/>
          </w:tcPr>
          <w:p w14:paraId="54904F0A" w14:textId="2C9D0701" w:rsidR="000B5862" w:rsidRPr="005460F2" w:rsidRDefault="000B5862" w:rsidP="00FF032A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F350E6C" w14:textId="39AC0FE3" w:rsidR="000B5862" w:rsidRPr="005460F2" w:rsidRDefault="00FF032A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عامل تعیین‌کننده شدت بار کاری کدام است؟</w:t>
            </w:r>
          </w:p>
        </w:tc>
      </w:tr>
      <w:tr w:rsidR="00FF032A" w:rsidRPr="005460F2" w14:paraId="528B725A" w14:textId="77777777" w:rsidTr="00A27C4F">
        <w:trPr>
          <w:cantSplit/>
        </w:trPr>
        <w:tc>
          <w:tcPr>
            <w:tcW w:w="794" w:type="dxa"/>
          </w:tcPr>
          <w:p w14:paraId="7F1E6E08" w14:textId="77777777" w:rsidR="00FF032A" w:rsidRPr="005460F2" w:rsidRDefault="00FF032A" w:rsidP="00FF032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70274F" w14:textId="77777777" w:rsidR="00FF032A" w:rsidRPr="005460F2" w:rsidRDefault="00FF032A" w:rsidP="00FF03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2A0EC05" w14:textId="09A41C41" w:rsidR="00FF032A" w:rsidRPr="005460F2" w:rsidRDefault="00FF032A" w:rsidP="00FF03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791C">
              <w:rPr>
                <w:rtl/>
              </w:rPr>
              <w:t>میزان</w:t>
            </w:r>
            <w:r w:rsidRPr="0016791C">
              <w:t xml:space="preserve"> Clo </w:t>
            </w:r>
          </w:p>
        </w:tc>
      </w:tr>
      <w:tr w:rsidR="00FF032A" w:rsidRPr="005460F2" w14:paraId="472E0B2E" w14:textId="77777777" w:rsidTr="00A27C4F">
        <w:trPr>
          <w:cantSplit/>
        </w:trPr>
        <w:tc>
          <w:tcPr>
            <w:tcW w:w="794" w:type="dxa"/>
          </w:tcPr>
          <w:p w14:paraId="4AAECE2C" w14:textId="77777777" w:rsidR="00FF032A" w:rsidRPr="005460F2" w:rsidRDefault="00FF032A" w:rsidP="00FF032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2841E8" w14:textId="77777777" w:rsidR="00FF032A" w:rsidRPr="005460F2" w:rsidRDefault="00FF032A" w:rsidP="00FF03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675258B" w14:textId="77DCA03C" w:rsidR="00FF032A" w:rsidRPr="00FF032A" w:rsidRDefault="00FF032A" w:rsidP="00FF03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FF032A">
              <w:rPr>
                <w:rFonts w:cs="B Nazanin"/>
                <w:color w:val="EE0000"/>
                <w:rtl/>
              </w:rPr>
              <w:t xml:space="preserve"> </w:t>
            </w:r>
            <w:r w:rsidRPr="00FF032A">
              <w:rPr>
                <w:color w:val="EE0000"/>
                <w:rtl/>
              </w:rPr>
              <w:t xml:space="preserve"> نوع و زمان فعالیت </w:t>
            </w:r>
          </w:p>
        </w:tc>
      </w:tr>
      <w:tr w:rsidR="00FF032A" w:rsidRPr="005460F2" w14:paraId="7A552FB8" w14:textId="77777777" w:rsidTr="00A27C4F">
        <w:trPr>
          <w:cantSplit/>
        </w:trPr>
        <w:tc>
          <w:tcPr>
            <w:tcW w:w="794" w:type="dxa"/>
          </w:tcPr>
          <w:p w14:paraId="4C6FBAB4" w14:textId="77777777" w:rsidR="00FF032A" w:rsidRPr="005460F2" w:rsidRDefault="00FF032A" w:rsidP="00FF032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5A60CE" w14:textId="77777777" w:rsidR="00FF032A" w:rsidRPr="005460F2" w:rsidRDefault="00FF032A" w:rsidP="00FF03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740C1BD" w14:textId="65FC0798" w:rsidR="00FF032A" w:rsidRPr="005460F2" w:rsidRDefault="00FF032A" w:rsidP="00FF03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791C">
              <w:rPr>
                <w:rFonts w:cs="B Nazanin"/>
                <w:rtl/>
              </w:rPr>
              <w:t xml:space="preserve">  </w:t>
            </w:r>
            <w:r w:rsidRPr="0016791C">
              <w:rPr>
                <w:rtl/>
              </w:rPr>
              <w:t xml:space="preserve"> نوع محیط </w:t>
            </w:r>
          </w:p>
        </w:tc>
      </w:tr>
      <w:tr w:rsidR="00FF032A" w:rsidRPr="005460F2" w14:paraId="34F33D0C" w14:textId="77777777" w:rsidTr="00A27C4F">
        <w:trPr>
          <w:cantSplit/>
        </w:trPr>
        <w:tc>
          <w:tcPr>
            <w:tcW w:w="794" w:type="dxa"/>
          </w:tcPr>
          <w:p w14:paraId="3114B1A9" w14:textId="77777777" w:rsidR="00FF032A" w:rsidRPr="005460F2" w:rsidRDefault="00FF032A" w:rsidP="00FF032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F07824" w14:textId="77777777" w:rsidR="00FF032A" w:rsidRPr="005460F2" w:rsidRDefault="00FF032A" w:rsidP="00FF03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13DA518" w14:textId="10BC3E58" w:rsidR="00FF032A" w:rsidRPr="005460F2" w:rsidRDefault="00FF032A" w:rsidP="00FF03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6791C">
              <w:rPr>
                <w:rFonts w:cs="B Nazanin"/>
                <w:rtl/>
              </w:rPr>
              <w:t xml:space="preserve">  </w:t>
            </w:r>
            <w:r w:rsidRPr="0016791C">
              <w:rPr>
                <w:rtl/>
              </w:rPr>
              <w:t xml:space="preserve"> جنسیت فرد</w:t>
            </w:r>
          </w:p>
        </w:tc>
      </w:tr>
      <w:tr w:rsidR="000B5862" w:rsidRPr="005460F2" w14:paraId="5E2CACF9" w14:textId="77777777" w:rsidTr="00A27C4F">
        <w:trPr>
          <w:cantSplit/>
        </w:trPr>
        <w:tc>
          <w:tcPr>
            <w:tcW w:w="794" w:type="dxa"/>
          </w:tcPr>
          <w:p w14:paraId="7279D017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630EE24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224D0D3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7844BC5E" w14:textId="77777777" w:rsidTr="00A27C4F">
        <w:trPr>
          <w:cantSplit/>
        </w:trPr>
        <w:tc>
          <w:tcPr>
            <w:tcW w:w="794" w:type="dxa"/>
          </w:tcPr>
          <w:p w14:paraId="5E7C26C5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E8424F" w14:textId="66E051ED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6D70F0A0" w14:textId="77777777" w:rsidTr="00A27C4F">
        <w:trPr>
          <w:cantSplit/>
        </w:trPr>
        <w:tc>
          <w:tcPr>
            <w:tcW w:w="794" w:type="dxa"/>
            <w:vAlign w:val="center"/>
          </w:tcPr>
          <w:p w14:paraId="7FFB6306" w14:textId="20B06D91" w:rsidR="000B5862" w:rsidRPr="005460F2" w:rsidRDefault="000B5862" w:rsidP="00FF032A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A12C733" w14:textId="2A6B3FD1" w:rsidR="000B5862" w:rsidRPr="005460F2" w:rsidRDefault="00FF032A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در تعیین متابولیسم، داده‌های کدام جدول استفاده می‌شود؟</w:t>
            </w:r>
          </w:p>
        </w:tc>
      </w:tr>
      <w:tr w:rsidR="00FF032A" w:rsidRPr="005460F2" w14:paraId="72F32F93" w14:textId="77777777" w:rsidTr="00A27C4F">
        <w:trPr>
          <w:cantSplit/>
        </w:trPr>
        <w:tc>
          <w:tcPr>
            <w:tcW w:w="794" w:type="dxa"/>
          </w:tcPr>
          <w:p w14:paraId="20CC290E" w14:textId="77777777" w:rsidR="00FF032A" w:rsidRPr="005460F2" w:rsidRDefault="00FF032A" w:rsidP="00FF032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4FCC89" w14:textId="77777777" w:rsidR="00FF032A" w:rsidRPr="005460F2" w:rsidRDefault="00FF032A" w:rsidP="00FF03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766846E" w14:textId="3ACC4453" w:rsidR="00FF032A" w:rsidRPr="005460F2" w:rsidRDefault="00FF032A" w:rsidP="00FF03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71492">
              <w:rPr>
                <w:rtl/>
              </w:rPr>
              <w:t xml:space="preserve">جدول دمای تر </w:t>
            </w:r>
          </w:p>
        </w:tc>
      </w:tr>
      <w:tr w:rsidR="00FF032A" w:rsidRPr="005460F2" w14:paraId="23E176C9" w14:textId="77777777" w:rsidTr="00A27C4F">
        <w:trPr>
          <w:cantSplit/>
        </w:trPr>
        <w:tc>
          <w:tcPr>
            <w:tcW w:w="794" w:type="dxa"/>
          </w:tcPr>
          <w:p w14:paraId="7674FC68" w14:textId="77777777" w:rsidR="00FF032A" w:rsidRPr="005460F2" w:rsidRDefault="00FF032A" w:rsidP="00FF032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04121A" w14:textId="77777777" w:rsidR="00FF032A" w:rsidRPr="005460F2" w:rsidRDefault="00FF032A" w:rsidP="00FF03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372DB7" w14:textId="49660050" w:rsidR="00FF032A" w:rsidRPr="00DA4DAF" w:rsidRDefault="00FF032A" w:rsidP="00FF03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A4DAF">
              <w:rPr>
                <w:rFonts w:cs="B Nazanin"/>
                <w:color w:val="EE0000"/>
                <w:rtl/>
              </w:rPr>
              <w:t xml:space="preserve"> </w:t>
            </w:r>
            <w:r w:rsidRPr="00DA4DAF">
              <w:rPr>
                <w:color w:val="EE0000"/>
                <w:rtl/>
              </w:rPr>
              <w:t xml:space="preserve"> جدول فعالیت بدنی </w:t>
            </w:r>
          </w:p>
        </w:tc>
      </w:tr>
      <w:tr w:rsidR="00FF032A" w:rsidRPr="005460F2" w14:paraId="2E3C5324" w14:textId="77777777" w:rsidTr="00A27C4F">
        <w:trPr>
          <w:cantSplit/>
        </w:trPr>
        <w:tc>
          <w:tcPr>
            <w:tcW w:w="794" w:type="dxa"/>
          </w:tcPr>
          <w:p w14:paraId="1B96CFEE" w14:textId="77777777" w:rsidR="00FF032A" w:rsidRPr="005460F2" w:rsidRDefault="00FF032A" w:rsidP="00FF032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B3A38F" w14:textId="77777777" w:rsidR="00FF032A" w:rsidRPr="005460F2" w:rsidRDefault="00FF032A" w:rsidP="00FF03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D9668B9" w14:textId="6926E6EF" w:rsidR="00FF032A" w:rsidRPr="005460F2" w:rsidRDefault="00FF032A" w:rsidP="00FF03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71492">
              <w:rPr>
                <w:rFonts w:cs="B Nazanin"/>
                <w:rtl/>
              </w:rPr>
              <w:t xml:space="preserve">  </w:t>
            </w:r>
            <w:r w:rsidRPr="00E71492">
              <w:rPr>
                <w:rtl/>
              </w:rPr>
              <w:t xml:space="preserve"> جدول دمای تابشی </w:t>
            </w:r>
          </w:p>
        </w:tc>
      </w:tr>
      <w:tr w:rsidR="00FF032A" w:rsidRPr="005460F2" w14:paraId="74724621" w14:textId="77777777" w:rsidTr="00A27C4F">
        <w:trPr>
          <w:cantSplit/>
        </w:trPr>
        <w:tc>
          <w:tcPr>
            <w:tcW w:w="794" w:type="dxa"/>
          </w:tcPr>
          <w:p w14:paraId="5B4E6AAC" w14:textId="77777777" w:rsidR="00FF032A" w:rsidRPr="005460F2" w:rsidRDefault="00FF032A" w:rsidP="00FF032A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5F41D4" w14:textId="77777777" w:rsidR="00FF032A" w:rsidRPr="005460F2" w:rsidRDefault="00FF032A" w:rsidP="00FF032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36D5567" w14:textId="147651EB" w:rsidR="00FF032A" w:rsidRPr="005460F2" w:rsidRDefault="00FF032A" w:rsidP="00FF032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71492">
              <w:rPr>
                <w:rFonts w:cs="B Nazanin"/>
                <w:rtl/>
              </w:rPr>
              <w:t xml:space="preserve">  </w:t>
            </w:r>
            <w:r w:rsidRPr="00E71492">
              <w:rPr>
                <w:rtl/>
              </w:rPr>
              <w:t xml:space="preserve"> جدول شاخص</w:t>
            </w:r>
            <w:r w:rsidRPr="00E71492">
              <w:t xml:space="preserve"> Clo </w:t>
            </w:r>
          </w:p>
        </w:tc>
      </w:tr>
      <w:tr w:rsidR="000B5862" w:rsidRPr="005460F2" w14:paraId="04BBEA10" w14:textId="77777777" w:rsidTr="00A27C4F">
        <w:trPr>
          <w:cantSplit/>
        </w:trPr>
        <w:tc>
          <w:tcPr>
            <w:tcW w:w="794" w:type="dxa"/>
          </w:tcPr>
          <w:p w14:paraId="5EF9478A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C3A542C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1AD3FFA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717539C3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43D4F764" w14:textId="77777777" w:rsidTr="00A27C4F">
        <w:trPr>
          <w:cantSplit/>
        </w:trPr>
        <w:tc>
          <w:tcPr>
            <w:tcW w:w="794" w:type="dxa"/>
          </w:tcPr>
          <w:p w14:paraId="06F5D5CC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01795A7" w14:textId="013E6828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2B6B87C4" w14:textId="77777777" w:rsidTr="00A27C4F">
        <w:trPr>
          <w:cantSplit/>
        </w:trPr>
        <w:tc>
          <w:tcPr>
            <w:tcW w:w="794" w:type="dxa"/>
            <w:vAlign w:val="center"/>
          </w:tcPr>
          <w:p w14:paraId="5C239B5B" w14:textId="43D018FF" w:rsidR="000B5862" w:rsidRPr="005460F2" w:rsidRDefault="000B5862" w:rsidP="00FC1E59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0BDEB4" w14:textId="25BE0BAA" w:rsidR="000B5862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تغییرات دمای محیط کار چگونه بر عملکرد انسانی تأثیر می‌گذارد؟</w:t>
            </w:r>
          </w:p>
        </w:tc>
      </w:tr>
      <w:tr w:rsidR="00D6746E" w:rsidRPr="005460F2" w14:paraId="239C3A9A" w14:textId="77777777" w:rsidTr="00A27C4F">
        <w:trPr>
          <w:cantSplit/>
        </w:trPr>
        <w:tc>
          <w:tcPr>
            <w:tcW w:w="794" w:type="dxa"/>
          </w:tcPr>
          <w:p w14:paraId="57444504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1889FC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5727917" w14:textId="14AC06E4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06E00">
              <w:rPr>
                <w:rtl/>
              </w:rPr>
              <w:t xml:space="preserve">موجب افزایش دقت می‌شود </w:t>
            </w:r>
          </w:p>
        </w:tc>
      </w:tr>
      <w:tr w:rsidR="00D6746E" w:rsidRPr="005460F2" w14:paraId="39169E0C" w14:textId="77777777" w:rsidTr="00A27C4F">
        <w:trPr>
          <w:cantSplit/>
        </w:trPr>
        <w:tc>
          <w:tcPr>
            <w:tcW w:w="794" w:type="dxa"/>
          </w:tcPr>
          <w:p w14:paraId="3B80F838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DBF40C0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D23FFBD" w14:textId="269123E8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06E00">
              <w:rPr>
                <w:rtl/>
              </w:rPr>
              <w:t xml:space="preserve"> بدون تأثیر است </w:t>
            </w:r>
          </w:p>
        </w:tc>
      </w:tr>
      <w:tr w:rsidR="00D6746E" w:rsidRPr="005460F2" w14:paraId="02C4F6AB" w14:textId="77777777" w:rsidTr="00A27C4F">
        <w:trPr>
          <w:cantSplit/>
        </w:trPr>
        <w:tc>
          <w:tcPr>
            <w:tcW w:w="794" w:type="dxa"/>
          </w:tcPr>
          <w:p w14:paraId="33BA0887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E5F88A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B7C8346" w14:textId="291B5546" w:rsidR="00D6746E" w:rsidRPr="00D6746E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6746E">
              <w:rPr>
                <w:color w:val="EE0000"/>
                <w:rtl/>
              </w:rPr>
              <w:t xml:space="preserve"> عملکرد را کاهش می‌دهد</w:t>
            </w:r>
          </w:p>
        </w:tc>
      </w:tr>
      <w:tr w:rsidR="00D6746E" w:rsidRPr="005460F2" w14:paraId="606D77E7" w14:textId="77777777" w:rsidTr="00A27C4F">
        <w:trPr>
          <w:cantSplit/>
        </w:trPr>
        <w:tc>
          <w:tcPr>
            <w:tcW w:w="794" w:type="dxa"/>
          </w:tcPr>
          <w:p w14:paraId="5937A741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185E1A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CDEF519" w14:textId="18A317AD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06E00">
              <w:rPr>
                <w:rtl/>
              </w:rPr>
              <w:t xml:space="preserve">  موجب افزایش حافظه می‌شود</w:t>
            </w:r>
          </w:p>
        </w:tc>
      </w:tr>
      <w:tr w:rsidR="000B5862" w:rsidRPr="005460F2" w14:paraId="6CBF6127" w14:textId="77777777" w:rsidTr="00A27C4F">
        <w:trPr>
          <w:cantSplit/>
        </w:trPr>
        <w:tc>
          <w:tcPr>
            <w:tcW w:w="794" w:type="dxa"/>
          </w:tcPr>
          <w:p w14:paraId="629DBF1E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8B9D8CF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2C3A74B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4E28DAD3" w14:textId="77777777" w:rsidTr="00231F17">
        <w:trPr>
          <w:cantSplit/>
          <w:trHeight w:hRule="exact" w:val="572"/>
        </w:trPr>
        <w:tc>
          <w:tcPr>
            <w:tcW w:w="794" w:type="dxa"/>
          </w:tcPr>
          <w:p w14:paraId="727079D5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FED471" w14:textId="0D11C7D5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3269A1C5" w14:textId="77777777" w:rsidTr="00A27C4F">
        <w:trPr>
          <w:cantSplit/>
        </w:trPr>
        <w:tc>
          <w:tcPr>
            <w:tcW w:w="794" w:type="dxa"/>
            <w:vAlign w:val="center"/>
          </w:tcPr>
          <w:p w14:paraId="105FC073" w14:textId="05B6A078" w:rsidR="000B5862" w:rsidRPr="005460F2" w:rsidRDefault="000B5862" w:rsidP="00FC1E59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466AF8E" w14:textId="6FD5B6FA" w:rsidR="000B5862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در سنجش رطوبت با دستگاه دیجیتال، اساس کار چیست؟</w:t>
            </w:r>
          </w:p>
        </w:tc>
      </w:tr>
      <w:tr w:rsidR="00D6746E" w:rsidRPr="005460F2" w14:paraId="59E6FBE1" w14:textId="77777777" w:rsidTr="00A27C4F">
        <w:trPr>
          <w:cantSplit/>
        </w:trPr>
        <w:tc>
          <w:tcPr>
            <w:tcW w:w="794" w:type="dxa"/>
          </w:tcPr>
          <w:p w14:paraId="196FCB79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DDB0AE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CFE73F" w14:textId="22958943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15DAA">
              <w:rPr>
                <w:rtl/>
              </w:rPr>
              <w:t xml:space="preserve">تغییر طول مو </w:t>
            </w:r>
          </w:p>
        </w:tc>
      </w:tr>
      <w:tr w:rsidR="00D6746E" w:rsidRPr="005460F2" w14:paraId="13EB88B0" w14:textId="77777777" w:rsidTr="00A27C4F">
        <w:trPr>
          <w:cantSplit/>
        </w:trPr>
        <w:tc>
          <w:tcPr>
            <w:tcW w:w="794" w:type="dxa"/>
          </w:tcPr>
          <w:p w14:paraId="0D59D616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76BA52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7D6BBB2" w14:textId="5DBF81FD" w:rsidR="00D6746E" w:rsidRPr="00D6746E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6746E">
              <w:rPr>
                <w:color w:val="EE0000"/>
                <w:rtl/>
              </w:rPr>
              <w:t xml:space="preserve"> تغییر جریان الکتریکی </w:t>
            </w:r>
          </w:p>
        </w:tc>
      </w:tr>
      <w:tr w:rsidR="00D6746E" w:rsidRPr="005460F2" w14:paraId="494D827A" w14:textId="77777777" w:rsidTr="00A27C4F">
        <w:trPr>
          <w:cantSplit/>
        </w:trPr>
        <w:tc>
          <w:tcPr>
            <w:tcW w:w="794" w:type="dxa"/>
          </w:tcPr>
          <w:p w14:paraId="4DE7866D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1CF02B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F368307" w14:textId="16EABF06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15DAA">
              <w:rPr>
                <w:rtl/>
              </w:rPr>
              <w:t xml:space="preserve"> سنجش فشار بخار </w:t>
            </w:r>
          </w:p>
        </w:tc>
      </w:tr>
      <w:tr w:rsidR="00D6746E" w:rsidRPr="005460F2" w14:paraId="76034ECB" w14:textId="77777777" w:rsidTr="00A27C4F">
        <w:trPr>
          <w:cantSplit/>
        </w:trPr>
        <w:tc>
          <w:tcPr>
            <w:tcW w:w="794" w:type="dxa"/>
          </w:tcPr>
          <w:p w14:paraId="3D93617B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0F7962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EB08C4E" w14:textId="46AF032D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15DAA">
              <w:rPr>
                <w:rtl/>
              </w:rPr>
              <w:t xml:space="preserve"> تبخیر آب </w:t>
            </w:r>
          </w:p>
        </w:tc>
      </w:tr>
      <w:tr w:rsidR="000B5862" w:rsidRPr="005460F2" w14:paraId="1A2C6309" w14:textId="77777777" w:rsidTr="00A27C4F">
        <w:trPr>
          <w:cantSplit/>
        </w:trPr>
        <w:tc>
          <w:tcPr>
            <w:tcW w:w="794" w:type="dxa"/>
          </w:tcPr>
          <w:p w14:paraId="77F2C65E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7B0F178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7E76092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355E1827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773B32A8" w14:textId="77777777" w:rsidTr="00A27C4F">
        <w:trPr>
          <w:cantSplit/>
        </w:trPr>
        <w:tc>
          <w:tcPr>
            <w:tcW w:w="794" w:type="dxa"/>
          </w:tcPr>
          <w:p w14:paraId="0A60B119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76B644" w14:textId="6E1F6D46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0DD3C990" w14:textId="77777777" w:rsidTr="00A27C4F">
        <w:trPr>
          <w:cantSplit/>
        </w:trPr>
        <w:tc>
          <w:tcPr>
            <w:tcW w:w="794" w:type="dxa"/>
            <w:vAlign w:val="center"/>
          </w:tcPr>
          <w:p w14:paraId="35133CB6" w14:textId="4ADCF9DD" w:rsidR="000B5862" w:rsidRPr="005460F2" w:rsidRDefault="000B5862" w:rsidP="00FC1E59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E0CD853" w14:textId="3218A8A4" w:rsidR="000B5862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چرا سنجش تنش دمایی اهمیت دارد</w:t>
            </w:r>
            <w:r>
              <w:rPr>
                <w:rFonts w:hint="cs"/>
                <w:rtl/>
              </w:rPr>
              <w:t>؟</w:t>
            </w:r>
          </w:p>
        </w:tc>
      </w:tr>
      <w:tr w:rsidR="00D6746E" w:rsidRPr="005460F2" w14:paraId="4977D955" w14:textId="77777777" w:rsidTr="00A27C4F">
        <w:trPr>
          <w:cantSplit/>
        </w:trPr>
        <w:tc>
          <w:tcPr>
            <w:tcW w:w="794" w:type="dxa"/>
          </w:tcPr>
          <w:p w14:paraId="10E851E3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9A2A43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4541A0B" w14:textId="00BFC7DE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B7610">
              <w:rPr>
                <w:rtl/>
              </w:rPr>
              <w:t xml:space="preserve">فقط برای محیط‌های صنعتی </w:t>
            </w:r>
          </w:p>
        </w:tc>
      </w:tr>
      <w:tr w:rsidR="00D6746E" w:rsidRPr="005460F2" w14:paraId="1BDABEC0" w14:textId="77777777" w:rsidTr="00A27C4F">
        <w:trPr>
          <w:cantSplit/>
        </w:trPr>
        <w:tc>
          <w:tcPr>
            <w:tcW w:w="794" w:type="dxa"/>
          </w:tcPr>
          <w:p w14:paraId="15D97AB5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4529A6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F5BB27A" w14:textId="58633244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B7610">
              <w:rPr>
                <w:rtl/>
              </w:rPr>
              <w:t xml:space="preserve"> برای طراحی لباس </w:t>
            </w:r>
          </w:p>
        </w:tc>
      </w:tr>
      <w:tr w:rsidR="00D6746E" w:rsidRPr="005460F2" w14:paraId="3542E41F" w14:textId="77777777" w:rsidTr="00A27C4F">
        <w:trPr>
          <w:cantSplit/>
        </w:trPr>
        <w:tc>
          <w:tcPr>
            <w:tcW w:w="794" w:type="dxa"/>
          </w:tcPr>
          <w:p w14:paraId="31D489B8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B413A3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4622C1B" w14:textId="708C4864" w:rsidR="00D6746E" w:rsidRPr="00D6746E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6746E">
              <w:rPr>
                <w:color w:val="EE0000"/>
                <w:rtl/>
              </w:rPr>
              <w:t xml:space="preserve"> برای پیشگیری از آسیب و بیماری شغلی </w:t>
            </w:r>
          </w:p>
        </w:tc>
      </w:tr>
      <w:tr w:rsidR="00D6746E" w:rsidRPr="005460F2" w14:paraId="77341465" w14:textId="77777777" w:rsidTr="00A27C4F">
        <w:trPr>
          <w:cantSplit/>
        </w:trPr>
        <w:tc>
          <w:tcPr>
            <w:tcW w:w="794" w:type="dxa"/>
          </w:tcPr>
          <w:p w14:paraId="62364AB5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DCEC9A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16DAA88" w14:textId="50C20E6D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B7610">
              <w:rPr>
                <w:rtl/>
              </w:rPr>
              <w:t xml:space="preserve"> برای کنترل تهویه </w:t>
            </w:r>
          </w:p>
        </w:tc>
      </w:tr>
      <w:tr w:rsidR="000B5862" w:rsidRPr="005460F2" w14:paraId="7217145A" w14:textId="77777777" w:rsidTr="00A27C4F">
        <w:trPr>
          <w:cantSplit/>
        </w:trPr>
        <w:tc>
          <w:tcPr>
            <w:tcW w:w="794" w:type="dxa"/>
          </w:tcPr>
          <w:p w14:paraId="23FF6399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79CB6A2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C920F44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441CEAB1" w14:textId="77777777" w:rsidTr="00A27C4F">
        <w:trPr>
          <w:cantSplit/>
        </w:trPr>
        <w:tc>
          <w:tcPr>
            <w:tcW w:w="794" w:type="dxa"/>
          </w:tcPr>
          <w:p w14:paraId="6A149A70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375AA8E" w14:textId="7822AFAF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BD6C14" w:rsidRPr="005460F2" w14:paraId="0B2C3867" w14:textId="77777777" w:rsidTr="00A27C4F">
        <w:trPr>
          <w:cantSplit/>
        </w:trPr>
        <w:tc>
          <w:tcPr>
            <w:tcW w:w="794" w:type="dxa"/>
            <w:vAlign w:val="center"/>
          </w:tcPr>
          <w:p w14:paraId="246471BA" w14:textId="4D9C6FCE" w:rsidR="00BD6C14" w:rsidRPr="005460F2" w:rsidRDefault="00BD6C14" w:rsidP="00FC1E59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C6BB5DA" w14:textId="3F03ACA1" w:rsidR="00BD6C14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هدف از تعیین</w:t>
            </w:r>
            <w:r w:rsidRPr="0011381F">
              <w:t xml:space="preserve"> WBGT </w:t>
            </w:r>
            <w:r w:rsidRPr="0011381F">
              <w:rPr>
                <w:rtl/>
              </w:rPr>
              <w:t>چیست؟</w:t>
            </w:r>
          </w:p>
        </w:tc>
      </w:tr>
      <w:tr w:rsidR="00D6746E" w:rsidRPr="005460F2" w14:paraId="76EDFDE3" w14:textId="77777777" w:rsidTr="00A27C4F">
        <w:trPr>
          <w:cantSplit/>
        </w:trPr>
        <w:tc>
          <w:tcPr>
            <w:tcW w:w="794" w:type="dxa"/>
          </w:tcPr>
          <w:p w14:paraId="3A7C707B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F3E6D7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1EB9CDF" w14:textId="2E7B0BEA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</w:pPr>
            <w:r w:rsidRPr="00941F75">
              <w:rPr>
                <w:rtl/>
              </w:rPr>
              <w:t>بررسی جهت باد</w:t>
            </w:r>
          </w:p>
        </w:tc>
      </w:tr>
      <w:tr w:rsidR="00D6746E" w:rsidRPr="005460F2" w14:paraId="5FA2C2F9" w14:textId="77777777" w:rsidTr="00A27C4F">
        <w:trPr>
          <w:cantSplit/>
        </w:trPr>
        <w:tc>
          <w:tcPr>
            <w:tcW w:w="794" w:type="dxa"/>
          </w:tcPr>
          <w:p w14:paraId="2331D671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9FC72F5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4D30CE6" w14:textId="4184D6F7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41F75">
              <w:rPr>
                <w:rtl/>
              </w:rPr>
              <w:t xml:space="preserve">  تعیین شدت رطوبت </w:t>
            </w:r>
          </w:p>
        </w:tc>
      </w:tr>
      <w:tr w:rsidR="00D6746E" w:rsidRPr="005460F2" w14:paraId="774632A1" w14:textId="77777777" w:rsidTr="00A27C4F">
        <w:trPr>
          <w:cantSplit/>
        </w:trPr>
        <w:tc>
          <w:tcPr>
            <w:tcW w:w="794" w:type="dxa"/>
          </w:tcPr>
          <w:p w14:paraId="021EA832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27428E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6312ADE" w14:textId="20379C19" w:rsidR="00D6746E" w:rsidRPr="00D6746E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6746E">
              <w:rPr>
                <w:color w:val="EE0000"/>
                <w:rtl/>
              </w:rPr>
              <w:t xml:space="preserve"> سنجش میزان استرس حرارتی </w:t>
            </w:r>
          </w:p>
        </w:tc>
      </w:tr>
      <w:tr w:rsidR="00D6746E" w:rsidRPr="005460F2" w14:paraId="5BC555B4" w14:textId="77777777" w:rsidTr="00A27C4F">
        <w:trPr>
          <w:cantSplit/>
        </w:trPr>
        <w:tc>
          <w:tcPr>
            <w:tcW w:w="794" w:type="dxa"/>
          </w:tcPr>
          <w:p w14:paraId="5B113C3A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407315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8BC9B1" w14:textId="106C20CF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41F75">
              <w:rPr>
                <w:rtl/>
              </w:rPr>
              <w:t xml:space="preserve"> کنترل دمای تابشی </w:t>
            </w:r>
          </w:p>
        </w:tc>
      </w:tr>
      <w:tr w:rsidR="00BD6C14" w:rsidRPr="005460F2" w14:paraId="3D4FCB89" w14:textId="77777777" w:rsidTr="00A27C4F">
        <w:trPr>
          <w:cantSplit/>
        </w:trPr>
        <w:tc>
          <w:tcPr>
            <w:tcW w:w="794" w:type="dxa"/>
          </w:tcPr>
          <w:p w14:paraId="3C75C264" w14:textId="77777777" w:rsidR="00BD6C14" w:rsidRPr="005460F2" w:rsidRDefault="00BD6C14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CAF54AB" w14:textId="77777777" w:rsidR="00BD6C14" w:rsidRPr="005460F2" w:rsidRDefault="00BD6C14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D04BEB2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1D48D5B7" w14:textId="77777777" w:rsidTr="00A27C4F">
        <w:trPr>
          <w:cantSplit/>
        </w:trPr>
        <w:tc>
          <w:tcPr>
            <w:tcW w:w="794" w:type="dxa"/>
          </w:tcPr>
          <w:p w14:paraId="354888F2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BA6F33" w14:textId="30B05232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03EEEE33" w14:textId="77777777" w:rsidTr="00A27C4F">
        <w:trPr>
          <w:cantSplit/>
        </w:trPr>
        <w:tc>
          <w:tcPr>
            <w:tcW w:w="794" w:type="dxa"/>
            <w:vAlign w:val="center"/>
          </w:tcPr>
          <w:p w14:paraId="0E3B8D53" w14:textId="57888D00" w:rsidR="000B5862" w:rsidRPr="005460F2" w:rsidRDefault="000B5862" w:rsidP="00FC1E59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DA95357" w14:textId="3069A446" w:rsidR="000B5862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بالا بودن شاخص</w:t>
            </w:r>
            <w:r w:rsidRPr="0011381F">
              <w:t xml:space="preserve"> WBGT </w:t>
            </w:r>
            <w:r w:rsidRPr="0011381F">
              <w:rPr>
                <w:rtl/>
              </w:rPr>
              <w:t>نشان‌دهنده چیست؟</w:t>
            </w:r>
          </w:p>
        </w:tc>
      </w:tr>
      <w:tr w:rsidR="00D6746E" w:rsidRPr="005460F2" w14:paraId="78129807" w14:textId="77777777" w:rsidTr="00A27C4F">
        <w:trPr>
          <w:cantSplit/>
        </w:trPr>
        <w:tc>
          <w:tcPr>
            <w:tcW w:w="794" w:type="dxa"/>
          </w:tcPr>
          <w:p w14:paraId="0034D9D9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95F99B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2956363" w14:textId="7C2EC87F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64835">
              <w:rPr>
                <w:rtl/>
              </w:rPr>
              <w:t xml:space="preserve">سرمای شدید </w:t>
            </w:r>
          </w:p>
        </w:tc>
      </w:tr>
      <w:tr w:rsidR="00D6746E" w:rsidRPr="005460F2" w14:paraId="67DBBDC3" w14:textId="77777777" w:rsidTr="00A27C4F">
        <w:trPr>
          <w:cantSplit/>
        </w:trPr>
        <w:tc>
          <w:tcPr>
            <w:tcW w:w="794" w:type="dxa"/>
          </w:tcPr>
          <w:p w14:paraId="7C5F2E0A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762C3E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28C350B" w14:textId="29CEAF71" w:rsidR="00D6746E" w:rsidRPr="00D6746E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6746E">
              <w:rPr>
                <w:color w:val="EE0000"/>
                <w:rtl/>
              </w:rPr>
              <w:t xml:space="preserve"> استرس حرارتی بالا </w:t>
            </w:r>
          </w:p>
        </w:tc>
      </w:tr>
      <w:tr w:rsidR="00D6746E" w:rsidRPr="005460F2" w14:paraId="5B505948" w14:textId="77777777" w:rsidTr="00A27C4F">
        <w:trPr>
          <w:cantSplit/>
        </w:trPr>
        <w:tc>
          <w:tcPr>
            <w:tcW w:w="794" w:type="dxa"/>
          </w:tcPr>
          <w:p w14:paraId="740BC8B7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1FFD62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D485777" w14:textId="792D4CE7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64835">
              <w:t xml:space="preserve"> Clo </w:t>
            </w:r>
            <w:r w:rsidRPr="00D64835">
              <w:rPr>
                <w:rtl/>
              </w:rPr>
              <w:t xml:space="preserve">زیاد </w:t>
            </w:r>
          </w:p>
        </w:tc>
      </w:tr>
      <w:tr w:rsidR="00D6746E" w:rsidRPr="005460F2" w14:paraId="2F494BC1" w14:textId="77777777" w:rsidTr="00A27C4F">
        <w:trPr>
          <w:cantSplit/>
        </w:trPr>
        <w:tc>
          <w:tcPr>
            <w:tcW w:w="794" w:type="dxa"/>
          </w:tcPr>
          <w:p w14:paraId="347E0309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474EFA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7ADBD71" w14:textId="59EC255D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64835">
              <w:rPr>
                <w:rtl/>
              </w:rPr>
              <w:t xml:space="preserve"> فعالیت سبک </w:t>
            </w:r>
          </w:p>
        </w:tc>
      </w:tr>
      <w:tr w:rsidR="000B5862" w:rsidRPr="005460F2" w14:paraId="23C71DD9" w14:textId="77777777" w:rsidTr="00A27C4F">
        <w:trPr>
          <w:cantSplit/>
        </w:trPr>
        <w:tc>
          <w:tcPr>
            <w:tcW w:w="794" w:type="dxa"/>
          </w:tcPr>
          <w:p w14:paraId="29EBEB54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AAFC28A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98F309B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6DA2CDB4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2326753A" w14:textId="77777777" w:rsidTr="00A27C4F">
        <w:trPr>
          <w:cantSplit/>
        </w:trPr>
        <w:tc>
          <w:tcPr>
            <w:tcW w:w="794" w:type="dxa"/>
          </w:tcPr>
          <w:p w14:paraId="66E2DDB8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860C306" w14:textId="021DC20D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1197CB41" w14:textId="77777777" w:rsidTr="00A27C4F">
        <w:trPr>
          <w:cantSplit/>
        </w:trPr>
        <w:tc>
          <w:tcPr>
            <w:tcW w:w="794" w:type="dxa"/>
            <w:vAlign w:val="center"/>
          </w:tcPr>
          <w:p w14:paraId="156C06D1" w14:textId="4E3DDA28" w:rsidR="000B5862" w:rsidRPr="005460F2" w:rsidRDefault="000B5862" w:rsidP="00FC1E59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C4E441C" w14:textId="536ACBE7" w:rsidR="000B5862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مهم‌ترین اقدام هنگام بالا بودن</w:t>
            </w:r>
            <w:r w:rsidRPr="0011381F">
              <w:t xml:space="preserve"> WBGT </w:t>
            </w:r>
            <w:r w:rsidRPr="0011381F">
              <w:rPr>
                <w:rtl/>
              </w:rPr>
              <w:t>چیست؟</w:t>
            </w:r>
          </w:p>
        </w:tc>
      </w:tr>
      <w:tr w:rsidR="00D6746E" w:rsidRPr="005460F2" w14:paraId="3AE3C7B3" w14:textId="77777777" w:rsidTr="00A27C4F">
        <w:trPr>
          <w:cantSplit/>
        </w:trPr>
        <w:tc>
          <w:tcPr>
            <w:tcW w:w="794" w:type="dxa"/>
          </w:tcPr>
          <w:p w14:paraId="075D3171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D3E71B4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F9CBBF6" w14:textId="7C561C7A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7176A">
              <w:rPr>
                <w:rtl/>
              </w:rPr>
              <w:t xml:space="preserve"> ادامه فعالیت</w:t>
            </w:r>
          </w:p>
        </w:tc>
      </w:tr>
      <w:tr w:rsidR="00D6746E" w:rsidRPr="005460F2" w14:paraId="3E9F0150" w14:textId="77777777" w:rsidTr="00A27C4F">
        <w:trPr>
          <w:cantSplit/>
        </w:trPr>
        <w:tc>
          <w:tcPr>
            <w:tcW w:w="794" w:type="dxa"/>
          </w:tcPr>
          <w:p w14:paraId="4F70F744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CAD25B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EF4C10D" w14:textId="0E8F682A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7176A">
              <w:rPr>
                <w:rtl/>
              </w:rPr>
              <w:t xml:space="preserve">  کاهش استراحت </w:t>
            </w:r>
          </w:p>
        </w:tc>
      </w:tr>
      <w:tr w:rsidR="00D6746E" w:rsidRPr="005460F2" w14:paraId="5F3A5D0C" w14:textId="77777777" w:rsidTr="00A27C4F">
        <w:trPr>
          <w:cantSplit/>
        </w:trPr>
        <w:tc>
          <w:tcPr>
            <w:tcW w:w="794" w:type="dxa"/>
          </w:tcPr>
          <w:p w14:paraId="750241FC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AA5E46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CEF9BD8" w14:textId="2E9BBFD7" w:rsidR="00D6746E" w:rsidRPr="00D6746E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6746E">
              <w:rPr>
                <w:color w:val="EE0000"/>
                <w:rtl/>
              </w:rPr>
              <w:t xml:space="preserve"> کاهش مواجهه و افزایش استراحت </w:t>
            </w:r>
          </w:p>
        </w:tc>
      </w:tr>
      <w:tr w:rsidR="00D6746E" w:rsidRPr="005460F2" w14:paraId="4A931314" w14:textId="77777777" w:rsidTr="00A27C4F">
        <w:trPr>
          <w:cantSplit/>
        </w:trPr>
        <w:tc>
          <w:tcPr>
            <w:tcW w:w="794" w:type="dxa"/>
          </w:tcPr>
          <w:p w14:paraId="5D107C4F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7DD291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203E5C8" w14:textId="281B77DE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7176A">
              <w:rPr>
                <w:rtl/>
              </w:rPr>
              <w:t xml:space="preserve"> حذف تهویه </w:t>
            </w:r>
          </w:p>
        </w:tc>
      </w:tr>
      <w:tr w:rsidR="000B5862" w:rsidRPr="005460F2" w14:paraId="2975AF42" w14:textId="77777777" w:rsidTr="00A27C4F">
        <w:trPr>
          <w:cantSplit/>
        </w:trPr>
        <w:tc>
          <w:tcPr>
            <w:tcW w:w="794" w:type="dxa"/>
          </w:tcPr>
          <w:p w14:paraId="074FD5EA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CCE17D9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CF10F40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4314D53E" w14:textId="77777777" w:rsidTr="00A27C4F">
        <w:trPr>
          <w:cantSplit/>
        </w:trPr>
        <w:tc>
          <w:tcPr>
            <w:tcW w:w="794" w:type="dxa"/>
          </w:tcPr>
          <w:p w14:paraId="6CDCAFC6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5027D4" w14:textId="059D6CF8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7C18E3B2" w14:textId="77777777" w:rsidTr="00A27C4F">
        <w:trPr>
          <w:cantSplit/>
        </w:trPr>
        <w:tc>
          <w:tcPr>
            <w:tcW w:w="794" w:type="dxa"/>
            <w:vAlign w:val="center"/>
          </w:tcPr>
          <w:p w14:paraId="11459493" w14:textId="7B0EF3CD" w:rsidR="000B5862" w:rsidRPr="005460F2" w:rsidRDefault="000B5862" w:rsidP="00FC1E59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5619834" w14:textId="0C8D0C1A" w:rsidR="000B5862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در محاسبه</w:t>
            </w:r>
            <w:r w:rsidRPr="0011381F">
              <w:t xml:space="preserve"> WBGT</w:t>
            </w:r>
            <w:r>
              <w:t xml:space="preserve"> </w:t>
            </w:r>
            <w:r w:rsidRPr="0011381F">
              <w:rPr>
                <w:rtl/>
              </w:rPr>
              <w:t>، تاثیر متابولیسم چگونه لحاظ می‌شود؟</w:t>
            </w:r>
          </w:p>
        </w:tc>
      </w:tr>
      <w:tr w:rsidR="00D6746E" w:rsidRPr="005460F2" w14:paraId="45046793" w14:textId="77777777" w:rsidTr="00A27C4F">
        <w:trPr>
          <w:cantSplit/>
        </w:trPr>
        <w:tc>
          <w:tcPr>
            <w:tcW w:w="794" w:type="dxa"/>
          </w:tcPr>
          <w:p w14:paraId="61E41794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69629C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3F8A5FC" w14:textId="1872E162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61CD5">
              <w:rPr>
                <w:rtl/>
              </w:rPr>
              <w:t xml:space="preserve">در محاسبه دما دخیل است </w:t>
            </w:r>
          </w:p>
        </w:tc>
      </w:tr>
      <w:tr w:rsidR="00D6746E" w:rsidRPr="005460F2" w14:paraId="2AC29989" w14:textId="77777777" w:rsidTr="00A27C4F">
        <w:trPr>
          <w:cantSplit/>
        </w:trPr>
        <w:tc>
          <w:tcPr>
            <w:tcW w:w="794" w:type="dxa"/>
          </w:tcPr>
          <w:p w14:paraId="550640A0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EA2C3D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1B01281" w14:textId="0A3D2FAB" w:rsidR="00D6746E" w:rsidRPr="00D6746E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6746E">
              <w:rPr>
                <w:color w:val="EE0000"/>
                <w:rtl/>
              </w:rPr>
              <w:t xml:space="preserve"> به صورت جداگانه طبقه‌بندی دارد </w:t>
            </w:r>
          </w:p>
        </w:tc>
      </w:tr>
      <w:tr w:rsidR="00D6746E" w:rsidRPr="005460F2" w14:paraId="6CBF8C25" w14:textId="77777777" w:rsidTr="00A27C4F">
        <w:trPr>
          <w:cantSplit/>
        </w:trPr>
        <w:tc>
          <w:tcPr>
            <w:tcW w:w="794" w:type="dxa"/>
          </w:tcPr>
          <w:p w14:paraId="0688D8DE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F463B0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CA122C4" w14:textId="685A6467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61CD5">
              <w:rPr>
                <w:rtl/>
              </w:rPr>
              <w:t xml:space="preserve"> در محاسبه رطوبت دخیل است </w:t>
            </w:r>
          </w:p>
        </w:tc>
      </w:tr>
      <w:tr w:rsidR="00D6746E" w:rsidRPr="005460F2" w14:paraId="668435A9" w14:textId="77777777" w:rsidTr="00A27C4F">
        <w:trPr>
          <w:cantSplit/>
        </w:trPr>
        <w:tc>
          <w:tcPr>
            <w:tcW w:w="794" w:type="dxa"/>
          </w:tcPr>
          <w:p w14:paraId="0B706A92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B511B7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7759FE7" w14:textId="6ECAB909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61CD5">
              <w:rPr>
                <w:rtl/>
              </w:rPr>
              <w:t xml:space="preserve"> در محاسبه</w:t>
            </w:r>
            <w:r w:rsidRPr="00561CD5">
              <w:t xml:space="preserve"> Clo </w:t>
            </w:r>
            <w:r w:rsidRPr="00561CD5">
              <w:rPr>
                <w:rtl/>
              </w:rPr>
              <w:t xml:space="preserve">دخیل است </w:t>
            </w:r>
          </w:p>
        </w:tc>
      </w:tr>
      <w:tr w:rsidR="000B5862" w:rsidRPr="005460F2" w14:paraId="4A4AA3AD" w14:textId="77777777" w:rsidTr="00A27C4F">
        <w:trPr>
          <w:cantSplit/>
        </w:trPr>
        <w:tc>
          <w:tcPr>
            <w:tcW w:w="794" w:type="dxa"/>
          </w:tcPr>
          <w:p w14:paraId="790B7EF0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911C8A1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06FD21E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33F2A116" w14:textId="77777777" w:rsidTr="00A27C4F">
        <w:trPr>
          <w:cantSplit/>
        </w:trPr>
        <w:tc>
          <w:tcPr>
            <w:tcW w:w="794" w:type="dxa"/>
          </w:tcPr>
          <w:p w14:paraId="0F0DAAE5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61C5EC" w14:textId="7FB6DDB8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71ADE3C3" w14:textId="77777777" w:rsidTr="00A27C4F">
        <w:trPr>
          <w:cantSplit/>
        </w:trPr>
        <w:tc>
          <w:tcPr>
            <w:tcW w:w="794" w:type="dxa"/>
            <w:vAlign w:val="center"/>
          </w:tcPr>
          <w:p w14:paraId="7E1AA53A" w14:textId="25758067" w:rsidR="000B5862" w:rsidRPr="005460F2" w:rsidRDefault="000B5862" w:rsidP="00FC1E59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4192E9" w14:textId="55D6932F" w:rsidR="000B5862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در شرایط کاری سخت، مدت استراحت بر چه اساسی تعیین می‌شود؟</w:t>
            </w:r>
          </w:p>
        </w:tc>
      </w:tr>
      <w:tr w:rsidR="00D6746E" w:rsidRPr="005460F2" w14:paraId="41C98682" w14:textId="77777777" w:rsidTr="00A27C4F">
        <w:trPr>
          <w:cantSplit/>
        </w:trPr>
        <w:tc>
          <w:tcPr>
            <w:tcW w:w="794" w:type="dxa"/>
          </w:tcPr>
          <w:p w14:paraId="370797FE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5EB155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0C5DD5A" w14:textId="6B7FE829" w:rsidR="00D6746E" w:rsidRPr="00D6746E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6746E">
              <w:rPr>
                <w:color w:val="EE0000"/>
                <w:rtl/>
              </w:rPr>
              <w:t xml:space="preserve">جدول متابولیسم </w:t>
            </w:r>
          </w:p>
        </w:tc>
      </w:tr>
      <w:tr w:rsidR="00D6746E" w:rsidRPr="005460F2" w14:paraId="44FBF893" w14:textId="77777777" w:rsidTr="00A27C4F">
        <w:trPr>
          <w:cantSplit/>
        </w:trPr>
        <w:tc>
          <w:tcPr>
            <w:tcW w:w="794" w:type="dxa"/>
          </w:tcPr>
          <w:p w14:paraId="6B3A07A3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43D86D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1D289C4" w14:textId="24FA5366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61569">
              <w:rPr>
                <w:rtl/>
              </w:rPr>
              <w:t xml:space="preserve"> تجربه فردی </w:t>
            </w:r>
          </w:p>
        </w:tc>
      </w:tr>
      <w:tr w:rsidR="00D6746E" w:rsidRPr="005460F2" w14:paraId="4047B8BE" w14:textId="77777777" w:rsidTr="00A27C4F">
        <w:trPr>
          <w:cantSplit/>
        </w:trPr>
        <w:tc>
          <w:tcPr>
            <w:tcW w:w="794" w:type="dxa"/>
          </w:tcPr>
          <w:p w14:paraId="117BE71D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95DF07E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DFEB04" w14:textId="325E361D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61569">
              <w:rPr>
                <w:rtl/>
              </w:rPr>
              <w:t xml:space="preserve"> زمان‌بندی کار </w:t>
            </w:r>
          </w:p>
        </w:tc>
      </w:tr>
      <w:tr w:rsidR="00D6746E" w:rsidRPr="005460F2" w14:paraId="23344A1A" w14:textId="77777777" w:rsidTr="00A27C4F">
        <w:trPr>
          <w:cantSplit/>
        </w:trPr>
        <w:tc>
          <w:tcPr>
            <w:tcW w:w="794" w:type="dxa"/>
          </w:tcPr>
          <w:p w14:paraId="1A872505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DA3FC0B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70919EC" w14:textId="634ECA01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61569">
              <w:rPr>
                <w:rtl/>
              </w:rPr>
              <w:t xml:space="preserve"> دمای پوست </w:t>
            </w:r>
          </w:p>
        </w:tc>
      </w:tr>
      <w:tr w:rsidR="000B5862" w:rsidRPr="005460F2" w14:paraId="76583BC7" w14:textId="77777777" w:rsidTr="00A27C4F">
        <w:trPr>
          <w:cantSplit/>
        </w:trPr>
        <w:tc>
          <w:tcPr>
            <w:tcW w:w="794" w:type="dxa"/>
          </w:tcPr>
          <w:p w14:paraId="280B9958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068CE6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5E576DC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0144F5F4" w14:textId="77777777" w:rsidTr="00A27C4F">
        <w:trPr>
          <w:cantSplit/>
        </w:trPr>
        <w:tc>
          <w:tcPr>
            <w:tcW w:w="794" w:type="dxa"/>
          </w:tcPr>
          <w:p w14:paraId="28DDED3F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E35BC8" w14:textId="6412A051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00BF6DE7" w14:textId="77777777" w:rsidTr="00A27C4F">
        <w:trPr>
          <w:cantSplit/>
        </w:trPr>
        <w:tc>
          <w:tcPr>
            <w:tcW w:w="794" w:type="dxa"/>
            <w:vAlign w:val="center"/>
          </w:tcPr>
          <w:p w14:paraId="4D9C5381" w14:textId="2D9E6532" w:rsidR="000B5862" w:rsidRPr="005460F2" w:rsidRDefault="000B5862" w:rsidP="00FC1E59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13C48BF" w14:textId="532163FF" w:rsidR="000B5862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در دماسنج کاتا، رنگ الکل داخل مخزن چیست؟</w:t>
            </w:r>
          </w:p>
        </w:tc>
      </w:tr>
      <w:tr w:rsidR="00D6746E" w:rsidRPr="005460F2" w14:paraId="6A4C7324" w14:textId="77777777" w:rsidTr="00A27C4F">
        <w:trPr>
          <w:cantSplit/>
        </w:trPr>
        <w:tc>
          <w:tcPr>
            <w:tcW w:w="794" w:type="dxa"/>
          </w:tcPr>
          <w:p w14:paraId="4AE7F855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02EA9CF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9353C05" w14:textId="62850A8D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708E9">
              <w:rPr>
                <w:rtl/>
              </w:rPr>
              <w:t xml:space="preserve"> بی‌رنگ </w:t>
            </w:r>
          </w:p>
        </w:tc>
      </w:tr>
      <w:tr w:rsidR="00D6746E" w:rsidRPr="005460F2" w14:paraId="17B15347" w14:textId="77777777" w:rsidTr="00A27C4F">
        <w:trPr>
          <w:cantSplit/>
        </w:trPr>
        <w:tc>
          <w:tcPr>
            <w:tcW w:w="794" w:type="dxa"/>
          </w:tcPr>
          <w:p w14:paraId="11EA186D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B7DA19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36DC62" w14:textId="24F2B664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708E9">
              <w:rPr>
                <w:rtl/>
              </w:rPr>
              <w:t xml:space="preserve"> آبی </w:t>
            </w:r>
          </w:p>
        </w:tc>
      </w:tr>
      <w:tr w:rsidR="00D6746E" w:rsidRPr="005460F2" w14:paraId="0E9606B1" w14:textId="77777777" w:rsidTr="00A27C4F">
        <w:trPr>
          <w:cantSplit/>
        </w:trPr>
        <w:tc>
          <w:tcPr>
            <w:tcW w:w="794" w:type="dxa"/>
          </w:tcPr>
          <w:p w14:paraId="08D47CB3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AC09174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898F259" w14:textId="0E4BD4C7" w:rsidR="00D6746E" w:rsidRPr="00D6746E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6746E">
              <w:rPr>
                <w:color w:val="EE0000"/>
                <w:rtl/>
              </w:rPr>
              <w:t xml:space="preserve"> قرمز </w:t>
            </w:r>
          </w:p>
        </w:tc>
      </w:tr>
      <w:tr w:rsidR="00D6746E" w:rsidRPr="005460F2" w14:paraId="2D8CA4AF" w14:textId="77777777" w:rsidTr="00A27C4F">
        <w:trPr>
          <w:cantSplit/>
        </w:trPr>
        <w:tc>
          <w:tcPr>
            <w:tcW w:w="794" w:type="dxa"/>
          </w:tcPr>
          <w:p w14:paraId="2C8B7D48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5209D8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C50A9BE" w14:textId="0E2E7D7C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708E9">
              <w:rPr>
                <w:rtl/>
              </w:rPr>
              <w:t xml:space="preserve"> سبز </w:t>
            </w:r>
          </w:p>
        </w:tc>
      </w:tr>
      <w:tr w:rsidR="000B5862" w:rsidRPr="005460F2" w14:paraId="44684702" w14:textId="77777777" w:rsidTr="00A27C4F">
        <w:trPr>
          <w:cantSplit/>
        </w:trPr>
        <w:tc>
          <w:tcPr>
            <w:tcW w:w="794" w:type="dxa"/>
          </w:tcPr>
          <w:p w14:paraId="07968C11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5882E62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6BE2D54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0E9B908F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1FB9F4F0" w14:textId="77777777" w:rsidTr="00A27C4F">
        <w:trPr>
          <w:cantSplit/>
        </w:trPr>
        <w:tc>
          <w:tcPr>
            <w:tcW w:w="794" w:type="dxa"/>
          </w:tcPr>
          <w:p w14:paraId="7D28E5F3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50A85C1" w14:textId="49F2746A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5884124F" w14:textId="77777777" w:rsidTr="00A27C4F">
        <w:trPr>
          <w:cantSplit/>
        </w:trPr>
        <w:tc>
          <w:tcPr>
            <w:tcW w:w="794" w:type="dxa"/>
            <w:vAlign w:val="center"/>
          </w:tcPr>
          <w:p w14:paraId="3BF65B07" w14:textId="0A7B8E7E" w:rsidR="000B5862" w:rsidRPr="005460F2" w:rsidRDefault="000B5862" w:rsidP="00FC1E59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50EEC17" w14:textId="7ADD012F" w:rsidR="000B5862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در کنترل تنش دمایی، نقش تهویه چیست؟</w:t>
            </w:r>
          </w:p>
        </w:tc>
      </w:tr>
      <w:tr w:rsidR="00D6746E" w:rsidRPr="005460F2" w14:paraId="581550BD" w14:textId="77777777" w:rsidTr="00A27C4F">
        <w:trPr>
          <w:cantSplit/>
        </w:trPr>
        <w:tc>
          <w:tcPr>
            <w:tcW w:w="794" w:type="dxa"/>
          </w:tcPr>
          <w:p w14:paraId="5DBF4686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017D1E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A2993BB" w14:textId="66FA2715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55572">
              <w:rPr>
                <w:rtl/>
              </w:rPr>
              <w:t xml:space="preserve"> افزایش</w:t>
            </w:r>
            <w:r w:rsidRPr="00455572">
              <w:t xml:space="preserve"> Clo </w:t>
            </w:r>
            <w:r w:rsidRPr="00455572">
              <w:rPr>
                <w:rFonts w:hint="cs"/>
                <w:rtl/>
              </w:rPr>
              <w:t xml:space="preserve"> </w:t>
            </w:r>
          </w:p>
        </w:tc>
      </w:tr>
      <w:tr w:rsidR="00D6746E" w:rsidRPr="005460F2" w14:paraId="567CA46C" w14:textId="77777777" w:rsidTr="00A27C4F">
        <w:trPr>
          <w:cantSplit/>
        </w:trPr>
        <w:tc>
          <w:tcPr>
            <w:tcW w:w="794" w:type="dxa"/>
          </w:tcPr>
          <w:p w14:paraId="44C73A67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184FCB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1B9F870" w14:textId="25BA3A81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55572">
              <w:rPr>
                <w:rtl/>
              </w:rPr>
              <w:t xml:space="preserve"> کاهش تبخیر </w:t>
            </w:r>
          </w:p>
        </w:tc>
      </w:tr>
      <w:tr w:rsidR="00D6746E" w:rsidRPr="005460F2" w14:paraId="42ADB67E" w14:textId="77777777" w:rsidTr="00A27C4F">
        <w:trPr>
          <w:cantSplit/>
        </w:trPr>
        <w:tc>
          <w:tcPr>
            <w:tcW w:w="794" w:type="dxa"/>
          </w:tcPr>
          <w:p w14:paraId="06BCA4DF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0DBD21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1D64B8" w14:textId="74633396" w:rsidR="00D6746E" w:rsidRPr="00D6746E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6746E">
              <w:rPr>
                <w:color w:val="EE0000"/>
                <w:rtl/>
              </w:rPr>
              <w:t xml:space="preserve"> کاهش دمای محیط </w:t>
            </w:r>
          </w:p>
        </w:tc>
      </w:tr>
      <w:tr w:rsidR="00D6746E" w:rsidRPr="005460F2" w14:paraId="48A29C63" w14:textId="77777777" w:rsidTr="00A27C4F">
        <w:trPr>
          <w:cantSplit/>
        </w:trPr>
        <w:tc>
          <w:tcPr>
            <w:tcW w:w="794" w:type="dxa"/>
          </w:tcPr>
          <w:p w14:paraId="1D3EDCD6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AAC826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5CD1B72" w14:textId="1CBF01B2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55572">
              <w:rPr>
                <w:rtl/>
              </w:rPr>
              <w:t xml:space="preserve"> افزایش متابولیسم </w:t>
            </w:r>
          </w:p>
        </w:tc>
      </w:tr>
      <w:tr w:rsidR="000B5862" w:rsidRPr="005460F2" w14:paraId="6ED31F37" w14:textId="77777777" w:rsidTr="00A27C4F">
        <w:trPr>
          <w:cantSplit/>
        </w:trPr>
        <w:tc>
          <w:tcPr>
            <w:tcW w:w="794" w:type="dxa"/>
          </w:tcPr>
          <w:p w14:paraId="21564FBE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73DF455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1148F6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1C5DB18C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215022B4" w14:textId="77777777" w:rsidTr="00A27C4F">
        <w:trPr>
          <w:cantSplit/>
        </w:trPr>
        <w:tc>
          <w:tcPr>
            <w:tcW w:w="794" w:type="dxa"/>
          </w:tcPr>
          <w:p w14:paraId="6FCAD6E3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3A2A2E6" w14:textId="64157358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204FA50E" w14:textId="77777777" w:rsidTr="00A27C4F">
        <w:trPr>
          <w:cantSplit/>
        </w:trPr>
        <w:tc>
          <w:tcPr>
            <w:tcW w:w="794" w:type="dxa"/>
            <w:vAlign w:val="center"/>
          </w:tcPr>
          <w:p w14:paraId="1A50225E" w14:textId="6502EF3C" w:rsidR="000B5862" w:rsidRPr="005460F2" w:rsidRDefault="000B5862" w:rsidP="00FC1E59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F4334DC" w14:textId="175B75BE" w:rsidR="000B5862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کدام نوع لباس کمترین</w:t>
            </w:r>
            <w:r w:rsidRPr="0011381F">
              <w:t xml:space="preserve"> Clo </w:t>
            </w:r>
            <w:r w:rsidRPr="0011381F">
              <w:rPr>
                <w:rtl/>
              </w:rPr>
              <w:t>را دارد؟</w:t>
            </w:r>
          </w:p>
        </w:tc>
      </w:tr>
      <w:tr w:rsidR="00D6746E" w:rsidRPr="005460F2" w14:paraId="2F4D8C9D" w14:textId="77777777" w:rsidTr="00A27C4F">
        <w:trPr>
          <w:cantSplit/>
        </w:trPr>
        <w:tc>
          <w:tcPr>
            <w:tcW w:w="794" w:type="dxa"/>
          </w:tcPr>
          <w:p w14:paraId="2A7BC85A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C1FC5C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1FB4331" w14:textId="2721E5CE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82C78">
              <w:rPr>
                <w:rtl/>
              </w:rPr>
              <w:t xml:space="preserve">لباس </w:t>
            </w:r>
            <w:r w:rsidRPr="00A82C78">
              <w:rPr>
                <w:rFonts w:hint="cs"/>
                <w:rtl/>
              </w:rPr>
              <w:t>ضد آب</w:t>
            </w:r>
            <w:r w:rsidRPr="00A82C78">
              <w:rPr>
                <w:rtl/>
              </w:rPr>
              <w:t xml:space="preserve"> </w:t>
            </w:r>
          </w:p>
        </w:tc>
      </w:tr>
      <w:tr w:rsidR="00D6746E" w:rsidRPr="005460F2" w14:paraId="16676F26" w14:textId="77777777" w:rsidTr="00A27C4F">
        <w:trPr>
          <w:cantSplit/>
        </w:trPr>
        <w:tc>
          <w:tcPr>
            <w:tcW w:w="794" w:type="dxa"/>
          </w:tcPr>
          <w:p w14:paraId="4D182665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85D5D9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369A18D" w14:textId="5A79D452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82C78">
              <w:rPr>
                <w:rtl/>
              </w:rPr>
              <w:t xml:space="preserve"> لباس </w:t>
            </w:r>
            <w:r w:rsidRPr="00A82C78">
              <w:rPr>
                <w:rFonts w:hint="cs"/>
                <w:rtl/>
              </w:rPr>
              <w:t>زمستانی</w:t>
            </w:r>
            <w:r w:rsidRPr="00A82C78">
              <w:rPr>
                <w:rtl/>
              </w:rPr>
              <w:t xml:space="preserve"> </w:t>
            </w:r>
          </w:p>
        </w:tc>
      </w:tr>
      <w:tr w:rsidR="00D6746E" w:rsidRPr="005460F2" w14:paraId="0157A6EE" w14:textId="77777777" w:rsidTr="00A27C4F">
        <w:trPr>
          <w:cantSplit/>
        </w:trPr>
        <w:tc>
          <w:tcPr>
            <w:tcW w:w="794" w:type="dxa"/>
          </w:tcPr>
          <w:p w14:paraId="191FBEE0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EA6872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8B5CBC9" w14:textId="0ED32861" w:rsidR="00D6746E" w:rsidRPr="00D6746E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6746E">
              <w:rPr>
                <w:color w:val="EE0000"/>
                <w:rtl/>
              </w:rPr>
              <w:t xml:space="preserve"> </w:t>
            </w:r>
            <w:r w:rsidRPr="00D6746E">
              <w:rPr>
                <w:rFonts w:hint="cs"/>
                <w:color w:val="EE0000"/>
                <w:rtl/>
              </w:rPr>
              <w:t>لباس</w:t>
            </w:r>
            <w:r w:rsidRPr="00D6746E">
              <w:rPr>
                <w:color w:val="EE0000"/>
                <w:rtl/>
              </w:rPr>
              <w:t xml:space="preserve"> </w:t>
            </w:r>
            <w:r w:rsidRPr="00D6746E">
              <w:rPr>
                <w:rFonts w:hint="cs"/>
                <w:color w:val="EE0000"/>
                <w:rtl/>
              </w:rPr>
              <w:t>زیر</w:t>
            </w:r>
            <w:r w:rsidRPr="00D6746E">
              <w:rPr>
                <w:color w:val="EE0000"/>
                <w:rtl/>
              </w:rPr>
              <w:t xml:space="preserve"> </w:t>
            </w:r>
          </w:p>
        </w:tc>
      </w:tr>
      <w:tr w:rsidR="00D6746E" w:rsidRPr="005460F2" w14:paraId="35260807" w14:textId="77777777" w:rsidTr="00A27C4F">
        <w:trPr>
          <w:cantSplit/>
        </w:trPr>
        <w:tc>
          <w:tcPr>
            <w:tcW w:w="794" w:type="dxa"/>
          </w:tcPr>
          <w:p w14:paraId="1AABA1D3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6BD952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57CF093" w14:textId="55C0DBDE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82C78">
              <w:rPr>
                <w:rtl/>
              </w:rPr>
              <w:t xml:space="preserve"> لباس رسمی</w:t>
            </w:r>
          </w:p>
        </w:tc>
      </w:tr>
      <w:tr w:rsidR="000B5862" w:rsidRPr="005460F2" w14:paraId="25D378DF" w14:textId="77777777" w:rsidTr="00A27C4F">
        <w:trPr>
          <w:cantSplit/>
        </w:trPr>
        <w:tc>
          <w:tcPr>
            <w:tcW w:w="794" w:type="dxa"/>
          </w:tcPr>
          <w:p w14:paraId="0F0EB91B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2DFFC01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818F062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33454DE9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04C27384" w14:textId="77777777" w:rsidTr="00A27C4F">
        <w:trPr>
          <w:cantSplit/>
        </w:trPr>
        <w:tc>
          <w:tcPr>
            <w:tcW w:w="794" w:type="dxa"/>
          </w:tcPr>
          <w:p w14:paraId="45738349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B805178" w14:textId="5AEB8F79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742A485C" w14:textId="77777777" w:rsidTr="00A27C4F">
        <w:trPr>
          <w:cantSplit/>
        </w:trPr>
        <w:tc>
          <w:tcPr>
            <w:tcW w:w="794" w:type="dxa"/>
            <w:vAlign w:val="center"/>
          </w:tcPr>
          <w:p w14:paraId="32D63970" w14:textId="2464AD3C" w:rsidR="000B5862" w:rsidRPr="005460F2" w:rsidRDefault="000B5862" w:rsidP="001462A5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665726" w14:textId="2C9C7F4B" w:rsidR="000B5862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در صورت بالا بودن رطوبت نسبی، تبخیر عرق چگونه می‌شود؟</w:t>
            </w:r>
          </w:p>
        </w:tc>
      </w:tr>
      <w:tr w:rsidR="00D6746E" w:rsidRPr="005460F2" w14:paraId="3224D274" w14:textId="77777777" w:rsidTr="00A27C4F">
        <w:trPr>
          <w:cantSplit/>
        </w:trPr>
        <w:tc>
          <w:tcPr>
            <w:tcW w:w="794" w:type="dxa"/>
          </w:tcPr>
          <w:p w14:paraId="1526DF6B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55D83A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B54E011" w14:textId="417F261F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D648C">
              <w:rPr>
                <w:rtl/>
              </w:rPr>
              <w:t xml:space="preserve">افزایش می‌یابد </w:t>
            </w:r>
          </w:p>
        </w:tc>
      </w:tr>
      <w:tr w:rsidR="00D6746E" w:rsidRPr="005460F2" w14:paraId="4E1D8B6B" w14:textId="77777777" w:rsidTr="00A27C4F">
        <w:trPr>
          <w:cantSplit/>
        </w:trPr>
        <w:tc>
          <w:tcPr>
            <w:tcW w:w="794" w:type="dxa"/>
          </w:tcPr>
          <w:p w14:paraId="49AA83BB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8C83BD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2A6A53B" w14:textId="45E65531" w:rsidR="00D6746E" w:rsidRPr="00D6746E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6746E">
              <w:rPr>
                <w:color w:val="EE0000"/>
                <w:rtl/>
              </w:rPr>
              <w:t xml:space="preserve"> کاهش می‌یابد </w:t>
            </w:r>
          </w:p>
        </w:tc>
      </w:tr>
      <w:tr w:rsidR="00D6746E" w:rsidRPr="005460F2" w14:paraId="276058BD" w14:textId="77777777" w:rsidTr="00A27C4F">
        <w:trPr>
          <w:cantSplit/>
        </w:trPr>
        <w:tc>
          <w:tcPr>
            <w:tcW w:w="794" w:type="dxa"/>
          </w:tcPr>
          <w:p w14:paraId="5E7A708C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3C9230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0C1016C" w14:textId="305F2227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D648C">
              <w:rPr>
                <w:rtl/>
              </w:rPr>
              <w:t xml:space="preserve"> بی‌تأثیر است </w:t>
            </w:r>
          </w:p>
        </w:tc>
      </w:tr>
      <w:tr w:rsidR="00D6746E" w:rsidRPr="005460F2" w14:paraId="07238988" w14:textId="77777777" w:rsidTr="00A27C4F">
        <w:trPr>
          <w:cantSplit/>
        </w:trPr>
        <w:tc>
          <w:tcPr>
            <w:tcW w:w="794" w:type="dxa"/>
          </w:tcPr>
          <w:p w14:paraId="36390F98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181841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5674DE1" w14:textId="4CADF47B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D648C">
              <w:rPr>
                <w:rtl/>
              </w:rPr>
              <w:t xml:space="preserve"> بستگی به دمای خشک دارد </w:t>
            </w:r>
          </w:p>
        </w:tc>
      </w:tr>
      <w:tr w:rsidR="000B5862" w:rsidRPr="005460F2" w14:paraId="37F22DBA" w14:textId="77777777" w:rsidTr="00A27C4F">
        <w:trPr>
          <w:cantSplit/>
        </w:trPr>
        <w:tc>
          <w:tcPr>
            <w:tcW w:w="794" w:type="dxa"/>
          </w:tcPr>
          <w:p w14:paraId="795FE33F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E9DD49B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1D9A3F3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50519117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3BF72CAF" w14:textId="77777777" w:rsidTr="00A27C4F">
        <w:trPr>
          <w:cantSplit/>
        </w:trPr>
        <w:tc>
          <w:tcPr>
            <w:tcW w:w="794" w:type="dxa"/>
          </w:tcPr>
          <w:p w14:paraId="7BB8549B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92B358" w14:textId="56574066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60A3D312" w14:textId="77777777" w:rsidTr="00A27C4F">
        <w:trPr>
          <w:cantSplit/>
        </w:trPr>
        <w:tc>
          <w:tcPr>
            <w:tcW w:w="794" w:type="dxa"/>
            <w:vAlign w:val="center"/>
          </w:tcPr>
          <w:p w14:paraId="1479F6C4" w14:textId="5AC80A48" w:rsidR="000B5862" w:rsidRPr="005460F2" w:rsidRDefault="000B5862" w:rsidP="001462A5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5FC71BB" w14:textId="53EF2972" w:rsidR="000B5862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کدام‌یک از عوارض گرمایی باعث از دست دادن هوشیاری می‌شود؟</w:t>
            </w:r>
          </w:p>
        </w:tc>
      </w:tr>
      <w:tr w:rsidR="00D6746E" w:rsidRPr="005460F2" w14:paraId="24ABB6C9" w14:textId="77777777" w:rsidTr="00A27C4F">
        <w:trPr>
          <w:cantSplit/>
        </w:trPr>
        <w:tc>
          <w:tcPr>
            <w:tcW w:w="794" w:type="dxa"/>
          </w:tcPr>
          <w:p w14:paraId="07E545F7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B9C1D7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E4E15EB" w14:textId="45498BC5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17AD5">
              <w:rPr>
                <w:rtl/>
              </w:rPr>
              <w:t xml:space="preserve">کرامپ </w:t>
            </w:r>
          </w:p>
        </w:tc>
      </w:tr>
      <w:tr w:rsidR="00D6746E" w:rsidRPr="005460F2" w14:paraId="1FCC068B" w14:textId="77777777" w:rsidTr="00A27C4F">
        <w:trPr>
          <w:cantSplit/>
        </w:trPr>
        <w:tc>
          <w:tcPr>
            <w:tcW w:w="794" w:type="dxa"/>
          </w:tcPr>
          <w:p w14:paraId="6A900267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B90AE7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2E3FF76" w14:textId="3183F02A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17AD5">
              <w:rPr>
                <w:rtl/>
              </w:rPr>
              <w:t xml:space="preserve"> </w:t>
            </w:r>
            <w:r w:rsidRPr="00D6746E">
              <w:rPr>
                <w:color w:val="EE0000"/>
                <w:rtl/>
              </w:rPr>
              <w:t xml:space="preserve">گرمازدگی </w:t>
            </w:r>
          </w:p>
        </w:tc>
      </w:tr>
      <w:tr w:rsidR="00D6746E" w:rsidRPr="005460F2" w14:paraId="2D1B6951" w14:textId="77777777" w:rsidTr="00A27C4F">
        <w:trPr>
          <w:cantSplit/>
        </w:trPr>
        <w:tc>
          <w:tcPr>
            <w:tcW w:w="794" w:type="dxa"/>
          </w:tcPr>
          <w:p w14:paraId="7123D092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055539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A319A4" w14:textId="2DA14ECE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17AD5">
              <w:rPr>
                <w:rtl/>
              </w:rPr>
              <w:t xml:space="preserve"> ضعف </w:t>
            </w:r>
          </w:p>
        </w:tc>
      </w:tr>
      <w:tr w:rsidR="00D6746E" w:rsidRPr="005460F2" w14:paraId="63A90070" w14:textId="77777777" w:rsidTr="00A27C4F">
        <w:trPr>
          <w:cantSplit/>
        </w:trPr>
        <w:tc>
          <w:tcPr>
            <w:tcW w:w="794" w:type="dxa"/>
          </w:tcPr>
          <w:p w14:paraId="0FA41FDF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676084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6EE6BC3" w14:textId="2058FC9F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17AD5">
              <w:rPr>
                <w:rtl/>
              </w:rPr>
              <w:t xml:space="preserve"> تعریق </w:t>
            </w:r>
          </w:p>
        </w:tc>
      </w:tr>
      <w:tr w:rsidR="000B5862" w:rsidRPr="005460F2" w14:paraId="296D9BF2" w14:textId="77777777" w:rsidTr="00A27C4F">
        <w:trPr>
          <w:cantSplit/>
        </w:trPr>
        <w:tc>
          <w:tcPr>
            <w:tcW w:w="794" w:type="dxa"/>
          </w:tcPr>
          <w:p w14:paraId="6582B867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2E940F3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4AFEA32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2CCAEAC9" w14:textId="77777777" w:rsidTr="00A27C4F">
        <w:trPr>
          <w:cantSplit/>
        </w:trPr>
        <w:tc>
          <w:tcPr>
            <w:tcW w:w="794" w:type="dxa"/>
          </w:tcPr>
          <w:p w14:paraId="6C76D2EA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586507F" w14:textId="0410C4C6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2F9F3218" w14:textId="77777777" w:rsidTr="00A27C4F">
        <w:trPr>
          <w:cantSplit/>
        </w:trPr>
        <w:tc>
          <w:tcPr>
            <w:tcW w:w="794" w:type="dxa"/>
            <w:vAlign w:val="center"/>
          </w:tcPr>
          <w:p w14:paraId="7F9DE1E7" w14:textId="683D52ED" w:rsidR="000B5862" w:rsidRPr="005460F2" w:rsidRDefault="000B5862" w:rsidP="001462A5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6F066A8" w14:textId="009AA0C8" w:rsidR="000B5862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در حالت نشسته، دماسنج‌ها برای محاسبه</w:t>
            </w:r>
            <w:r w:rsidRPr="0011381F">
              <w:t xml:space="preserve"> WBGT </w:t>
            </w:r>
            <w:r w:rsidRPr="0011381F">
              <w:rPr>
                <w:rtl/>
              </w:rPr>
              <w:t>در چه ارتفاعی قرار می‌گیرند؟</w:t>
            </w:r>
          </w:p>
        </w:tc>
      </w:tr>
      <w:tr w:rsidR="00D6746E" w:rsidRPr="005460F2" w14:paraId="0F022BAB" w14:textId="77777777" w:rsidTr="00A27C4F">
        <w:trPr>
          <w:cantSplit/>
        </w:trPr>
        <w:tc>
          <w:tcPr>
            <w:tcW w:w="794" w:type="dxa"/>
          </w:tcPr>
          <w:p w14:paraId="09518E40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CAE453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AA60B09" w14:textId="5BB7E82B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1274">
              <w:rPr>
                <w:rtl/>
              </w:rPr>
              <w:t xml:space="preserve">۱.۵، ۱.۱، ۰.۵ متر </w:t>
            </w:r>
          </w:p>
        </w:tc>
      </w:tr>
      <w:tr w:rsidR="00D6746E" w:rsidRPr="005460F2" w14:paraId="7AC021D2" w14:textId="77777777" w:rsidTr="00A27C4F">
        <w:trPr>
          <w:cantSplit/>
        </w:trPr>
        <w:tc>
          <w:tcPr>
            <w:tcW w:w="794" w:type="dxa"/>
          </w:tcPr>
          <w:p w14:paraId="6151F8F7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C8FE43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9CF24B5" w14:textId="39529350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1274">
              <w:rPr>
                <w:rtl/>
              </w:rPr>
              <w:t xml:space="preserve"> ۱.۱، ۱.۱، ۱.۱ متر </w:t>
            </w:r>
          </w:p>
        </w:tc>
      </w:tr>
      <w:tr w:rsidR="00D6746E" w:rsidRPr="005460F2" w14:paraId="593AB592" w14:textId="77777777" w:rsidTr="00A27C4F">
        <w:trPr>
          <w:cantSplit/>
        </w:trPr>
        <w:tc>
          <w:tcPr>
            <w:tcW w:w="794" w:type="dxa"/>
          </w:tcPr>
          <w:p w14:paraId="37DE6EF9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541FB2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50D652" w14:textId="2FEA27CD" w:rsidR="00D6746E" w:rsidRPr="00D6746E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6746E">
              <w:rPr>
                <w:color w:val="EE0000"/>
                <w:rtl/>
              </w:rPr>
              <w:t xml:space="preserve"> ۱.۱، </w:t>
            </w:r>
            <w:r w:rsidRPr="00D6746E">
              <w:rPr>
                <w:rFonts w:hint="cs"/>
                <w:color w:val="EE0000"/>
                <w:rtl/>
              </w:rPr>
              <w:t>0</w:t>
            </w:r>
            <w:r w:rsidRPr="00D6746E">
              <w:rPr>
                <w:color w:val="EE0000"/>
                <w:rtl/>
              </w:rPr>
              <w:t xml:space="preserve">.۶، </w:t>
            </w:r>
            <w:r w:rsidRPr="00D6746E">
              <w:rPr>
                <w:rFonts w:hint="cs"/>
                <w:color w:val="EE0000"/>
                <w:rtl/>
              </w:rPr>
              <w:t>0</w:t>
            </w:r>
            <w:r w:rsidRPr="00D6746E">
              <w:rPr>
                <w:color w:val="EE0000"/>
                <w:rtl/>
              </w:rPr>
              <w:t xml:space="preserve">.۱ متر </w:t>
            </w:r>
          </w:p>
        </w:tc>
      </w:tr>
      <w:tr w:rsidR="00D6746E" w:rsidRPr="005460F2" w14:paraId="0D5F9D2C" w14:textId="77777777" w:rsidTr="00A27C4F">
        <w:trPr>
          <w:cantSplit/>
        </w:trPr>
        <w:tc>
          <w:tcPr>
            <w:tcW w:w="794" w:type="dxa"/>
          </w:tcPr>
          <w:p w14:paraId="3C547B34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0075994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5043486" w14:textId="45059EBE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21274">
              <w:rPr>
                <w:rtl/>
              </w:rPr>
              <w:t xml:space="preserve"> ۱.۱، ۱.۶، ۱.۷ متر </w:t>
            </w:r>
          </w:p>
        </w:tc>
      </w:tr>
      <w:tr w:rsidR="000B5862" w:rsidRPr="005460F2" w14:paraId="08E42FD5" w14:textId="77777777" w:rsidTr="00A27C4F">
        <w:trPr>
          <w:cantSplit/>
        </w:trPr>
        <w:tc>
          <w:tcPr>
            <w:tcW w:w="794" w:type="dxa"/>
          </w:tcPr>
          <w:p w14:paraId="281D6612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E18627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173A467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D6C14" w:rsidRPr="005460F2" w14:paraId="39CC4204" w14:textId="77777777" w:rsidTr="00A27C4F">
        <w:trPr>
          <w:cantSplit/>
        </w:trPr>
        <w:tc>
          <w:tcPr>
            <w:tcW w:w="794" w:type="dxa"/>
          </w:tcPr>
          <w:p w14:paraId="5E9D3942" w14:textId="77777777" w:rsidR="00BD6C14" w:rsidRPr="005460F2" w:rsidRDefault="00BD6C14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0AA8C11" w14:textId="55633BCA" w:rsidR="00BD6C14" w:rsidRPr="005460F2" w:rsidRDefault="00BD6C14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2409A5C1" w14:textId="77777777" w:rsidTr="00A27C4F">
        <w:trPr>
          <w:cantSplit/>
        </w:trPr>
        <w:tc>
          <w:tcPr>
            <w:tcW w:w="794" w:type="dxa"/>
            <w:vAlign w:val="center"/>
          </w:tcPr>
          <w:p w14:paraId="6C0D651F" w14:textId="3D321610" w:rsidR="000B5862" w:rsidRPr="005460F2" w:rsidRDefault="000B5862" w:rsidP="001462A5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8ED5603" w14:textId="08C1C956" w:rsidR="000B5862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در مواجهه با استرس گرمایی، استفاده از آب آشامیدنی خنک چه تأثیری دارد؟</w:t>
            </w:r>
          </w:p>
        </w:tc>
      </w:tr>
      <w:tr w:rsidR="00D6746E" w:rsidRPr="005460F2" w14:paraId="4CB1AB1A" w14:textId="77777777" w:rsidTr="00A27C4F">
        <w:trPr>
          <w:cantSplit/>
        </w:trPr>
        <w:tc>
          <w:tcPr>
            <w:tcW w:w="794" w:type="dxa"/>
          </w:tcPr>
          <w:p w14:paraId="2128AFD6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0EE6C9A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5C90AD7" w14:textId="7FE587B9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A2C4E">
              <w:rPr>
                <w:rtl/>
              </w:rPr>
              <w:t>کاهش</w:t>
            </w:r>
            <w:r w:rsidRPr="006A2C4E">
              <w:t xml:space="preserve"> WBGT </w:t>
            </w:r>
          </w:p>
        </w:tc>
      </w:tr>
      <w:tr w:rsidR="00D6746E" w:rsidRPr="005460F2" w14:paraId="55EB4FBA" w14:textId="77777777" w:rsidTr="00A27C4F">
        <w:trPr>
          <w:cantSplit/>
        </w:trPr>
        <w:tc>
          <w:tcPr>
            <w:tcW w:w="794" w:type="dxa"/>
          </w:tcPr>
          <w:p w14:paraId="56FDEBD8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4DB0C8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D83D766" w14:textId="2394C529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A2C4E">
              <w:rPr>
                <w:rtl/>
              </w:rPr>
              <w:t xml:space="preserve"> افزایش رطوبت </w:t>
            </w:r>
          </w:p>
        </w:tc>
      </w:tr>
      <w:tr w:rsidR="00D6746E" w:rsidRPr="005460F2" w14:paraId="3BF1337A" w14:textId="77777777" w:rsidTr="00A27C4F">
        <w:trPr>
          <w:cantSplit/>
        </w:trPr>
        <w:tc>
          <w:tcPr>
            <w:tcW w:w="794" w:type="dxa"/>
          </w:tcPr>
          <w:p w14:paraId="3F5E6D16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8BA8A8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CD1E955" w14:textId="1D5C809A" w:rsidR="00D6746E" w:rsidRPr="00D6746E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6746E">
              <w:rPr>
                <w:color w:val="EE0000"/>
                <w:rtl/>
              </w:rPr>
              <w:t xml:space="preserve"> کمک به تنظیم دمای بدن </w:t>
            </w:r>
          </w:p>
        </w:tc>
      </w:tr>
      <w:tr w:rsidR="00D6746E" w:rsidRPr="005460F2" w14:paraId="59308D53" w14:textId="77777777" w:rsidTr="00A27C4F">
        <w:trPr>
          <w:cantSplit/>
        </w:trPr>
        <w:tc>
          <w:tcPr>
            <w:tcW w:w="794" w:type="dxa"/>
          </w:tcPr>
          <w:p w14:paraId="2F50A1BE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359C85F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668AFE3" w14:textId="00BE4B19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A2C4E">
              <w:rPr>
                <w:rtl/>
              </w:rPr>
              <w:t xml:space="preserve"> کاهش متابولیسم </w:t>
            </w:r>
          </w:p>
        </w:tc>
      </w:tr>
      <w:tr w:rsidR="000B5862" w:rsidRPr="005460F2" w14:paraId="496B8DF5" w14:textId="77777777" w:rsidTr="00A27C4F">
        <w:trPr>
          <w:cantSplit/>
        </w:trPr>
        <w:tc>
          <w:tcPr>
            <w:tcW w:w="794" w:type="dxa"/>
          </w:tcPr>
          <w:p w14:paraId="36AA9EA4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A94CC39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CA770C0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18D3E13A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3A65B5FF" w14:textId="77777777" w:rsidTr="00A27C4F">
        <w:trPr>
          <w:cantSplit/>
        </w:trPr>
        <w:tc>
          <w:tcPr>
            <w:tcW w:w="794" w:type="dxa"/>
          </w:tcPr>
          <w:p w14:paraId="52F18EDE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802B1A5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5B67FBE0" w14:textId="77777777" w:rsidTr="00A27C4F">
        <w:trPr>
          <w:cantSplit/>
        </w:trPr>
        <w:tc>
          <w:tcPr>
            <w:tcW w:w="794" w:type="dxa"/>
            <w:vAlign w:val="center"/>
          </w:tcPr>
          <w:p w14:paraId="6B03D42C" w14:textId="45853961" w:rsidR="000B5862" w:rsidRPr="005460F2" w:rsidRDefault="000B5862" w:rsidP="001462A5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CEF8257" w14:textId="3F1BE1CC" w:rsidR="000B5862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 xml:space="preserve">بادسنج </w:t>
            </w:r>
            <w:r>
              <w:rPr>
                <w:rFonts w:hint="cs"/>
                <w:rtl/>
              </w:rPr>
              <w:t>پره ای</w:t>
            </w:r>
            <w:r w:rsidRPr="0011381F">
              <w:rPr>
                <w:rtl/>
              </w:rPr>
              <w:t xml:space="preserve"> چه نوع جریان هوایی را اندازه‌گیری می‌کند؟</w:t>
            </w:r>
          </w:p>
        </w:tc>
      </w:tr>
      <w:tr w:rsidR="00D6746E" w:rsidRPr="005460F2" w14:paraId="21F45176" w14:textId="77777777" w:rsidTr="00A27C4F">
        <w:trPr>
          <w:cantSplit/>
        </w:trPr>
        <w:tc>
          <w:tcPr>
            <w:tcW w:w="794" w:type="dxa"/>
          </w:tcPr>
          <w:p w14:paraId="3F36AA06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25865E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DA083FD" w14:textId="724DE81A" w:rsidR="00D6746E" w:rsidRPr="00D6746E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6746E">
              <w:rPr>
                <w:color w:val="EE0000"/>
                <w:rtl/>
              </w:rPr>
              <w:t xml:space="preserve">فقط جهت‌دار </w:t>
            </w:r>
            <w:r w:rsidRPr="00D6746E">
              <w:rPr>
                <w:rFonts w:hint="cs"/>
                <w:color w:val="EE0000"/>
                <w:rtl/>
              </w:rPr>
              <w:t>مانند کانالهای تهویه</w:t>
            </w:r>
          </w:p>
        </w:tc>
      </w:tr>
      <w:tr w:rsidR="00D6746E" w:rsidRPr="005460F2" w14:paraId="2B6D53B2" w14:textId="77777777" w:rsidTr="00A27C4F">
        <w:trPr>
          <w:cantSplit/>
        </w:trPr>
        <w:tc>
          <w:tcPr>
            <w:tcW w:w="794" w:type="dxa"/>
          </w:tcPr>
          <w:p w14:paraId="34E5D976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D4432E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A222836" w14:textId="31CE1659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85BC1">
              <w:rPr>
                <w:rtl/>
              </w:rPr>
              <w:t xml:space="preserve"> فقط متلاطم </w:t>
            </w:r>
          </w:p>
        </w:tc>
      </w:tr>
      <w:tr w:rsidR="00D6746E" w:rsidRPr="005460F2" w14:paraId="750A883E" w14:textId="77777777" w:rsidTr="00A27C4F">
        <w:trPr>
          <w:cantSplit/>
        </w:trPr>
        <w:tc>
          <w:tcPr>
            <w:tcW w:w="794" w:type="dxa"/>
          </w:tcPr>
          <w:p w14:paraId="1C30905C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E1ED1D9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F651CB1" w14:textId="4A3C1EBC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85BC1">
              <w:rPr>
                <w:rtl/>
              </w:rPr>
              <w:t xml:space="preserve"> جریان هوای دارای ولتاژ </w:t>
            </w:r>
          </w:p>
        </w:tc>
      </w:tr>
      <w:tr w:rsidR="00D6746E" w:rsidRPr="005460F2" w14:paraId="66B448AE" w14:textId="77777777" w:rsidTr="00A27C4F">
        <w:trPr>
          <w:cantSplit/>
        </w:trPr>
        <w:tc>
          <w:tcPr>
            <w:tcW w:w="794" w:type="dxa"/>
          </w:tcPr>
          <w:p w14:paraId="3019997A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121A6F9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30F8D80" w14:textId="7F73FA4B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85BC1">
              <w:rPr>
                <w:rtl/>
              </w:rPr>
              <w:t xml:space="preserve"> جریان هوا در محیط بدون جهت غالب </w:t>
            </w:r>
          </w:p>
        </w:tc>
      </w:tr>
      <w:tr w:rsidR="000B5862" w:rsidRPr="005460F2" w14:paraId="5CAA2E2B" w14:textId="77777777" w:rsidTr="00A27C4F">
        <w:trPr>
          <w:cantSplit/>
        </w:trPr>
        <w:tc>
          <w:tcPr>
            <w:tcW w:w="794" w:type="dxa"/>
          </w:tcPr>
          <w:p w14:paraId="2D552B9B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7769E78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BC72C0B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097FF362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14E7BF20" w14:textId="77777777" w:rsidTr="00A27C4F">
        <w:trPr>
          <w:cantSplit/>
        </w:trPr>
        <w:tc>
          <w:tcPr>
            <w:tcW w:w="794" w:type="dxa"/>
          </w:tcPr>
          <w:p w14:paraId="30583C54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40F2ABF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7D477E46" w14:textId="77777777" w:rsidTr="00A27C4F">
        <w:trPr>
          <w:cantSplit/>
        </w:trPr>
        <w:tc>
          <w:tcPr>
            <w:tcW w:w="794" w:type="dxa"/>
            <w:vAlign w:val="center"/>
          </w:tcPr>
          <w:p w14:paraId="199BEB05" w14:textId="009D501D" w:rsidR="000B5862" w:rsidRPr="005460F2" w:rsidRDefault="000B5862" w:rsidP="001462A5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D93E1BB" w14:textId="34125AE9" w:rsidR="000B5862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استفاده از لباس‌های سنگین در محیط گرم باعث چه می‌شود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D6746E" w:rsidRPr="005460F2" w14:paraId="282EF90F" w14:textId="77777777" w:rsidTr="00A27C4F">
        <w:trPr>
          <w:cantSplit/>
        </w:trPr>
        <w:tc>
          <w:tcPr>
            <w:tcW w:w="794" w:type="dxa"/>
          </w:tcPr>
          <w:p w14:paraId="3AC43E3D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9478EA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BEF58CF" w14:textId="56766AFE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3242A">
              <w:rPr>
                <w:rtl/>
              </w:rPr>
              <w:t xml:space="preserve">  افزایش تبخیر </w:t>
            </w:r>
          </w:p>
        </w:tc>
      </w:tr>
      <w:tr w:rsidR="00D6746E" w:rsidRPr="005460F2" w14:paraId="61E12596" w14:textId="77777777" w:rsidTr="00A27C4F">
        <w:trPr>
          <w:cantSplit/>
        </w:trPr>
        <w:tc>
          <w:tcPr>
            <w:tcW w:w="794" w:type="dxa"/>
          </w:tcPr>
          <w:p w14:paraId="2D1571AB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AB66FF5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3F1E4BE" w14:textId="17F37E66" w:rsidR="00D6746E" w:rsidRPr="00D6746E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6746E">
              <w:rPr>
                <w:color w:val="EE0000"/>
                <w:rtl/>
              </w:rPr>
              <w:t xml:space="preserve"> افزایش</w:t>
            </w:r>
            <w:r w:rsidRPr="00D6746E">
              <w:rPr>
                <w:color w:val="EE0000"/>
              </w:rPr>
              <w:t xml:space="preserve"> Clo </w:t>
            </w:r>
            <w:r w:rsidRPr="00D6746E">
              <w:rPr>
                <w:rFonts w:hint="cs"/>
                <w:color w:val="EE0000"/>
                <w:rtl/>
              </w:rPr>
              <w:t xml:space="preserve"> </w:t>
            </w:r>
          </w:p>
        </w:tc>
      </w:tr>
      <w:tr w:rsidR="00D6746E" w:rsidRPr="005460F2" w14:paraId="3139A6DA" w14:textId="77777777" w:rsidTr="00A27C4F">
        <w:trPr>
          <w:cantSplit/>
        </w:trPr>
        <w:tc>
          <w:tcPr>
            <w:tcW w:w="794" w:type="dxa"/>
          </w:tcPr>
          <w:p w14:paraId="156BE029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6833140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2055278" w14:textId="7344C6A6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3242A">
              <w:rPr>
                <w:rtl/>
              </w:rPr>
              <w:t xml:space="preserve"> کاهش متابولیسم </w:t>
            </w:r>
          </w:p>
        </w:tc>
      </w:tr>
      <w:tr w:rsidR="00D6746E" w:rsidRPr="005460F2" w14:paraId="1D186ADA" w14:textId="77777777" w:rsidTr="00A27C4F">
        <w:trPr>
          <w:cantSplit/>
        </w:trPr>
        <w:tc>
          <w:tcPr>
            <w:tcW w:w="794" w:type="dxa"/>
          </w:tcPr>
          <w:p w14:paraId="0BC2CA32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D3A134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3DC14D8" w14:textId="3085C5F7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3242A">
              <w:rPr>
                <w:rtl/>
              </w:rPr>
              <w:t xml:space="preserve"> کاهش استرس گرمایی </w:t>
            </w:r>
          </w:p>
        </w:tc>
      </w:tr>
      <w:tr w:rsidR="000B5862" w:rsidRPr="005460F2" w14:paraId="316D61E6" w14:textId="77777777" w:rsidTr="00A27C4F">
        <w:trPr>
          <w:cantSplit/>
        </w:trPr>
        <w:tc>
          <w:tcPr>
            <w:tcW w:w="794" w:type="dxa"/>
          </w:tcPr>
          <w:p w14:paraId="4CC7F281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DAF1961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D639502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121FABDA" w14:textId="77777777" w:rsidTr="00A27C4F">
        <w:trPr>
          <w:cantSplit/>
        </w:trPr>
        <w:tc>
          <w:tcPr>
            <w:tcW w:w="794" w:type="dxa"/>
          </w:tcPr>
          <w:p w14:paraId="7F3D7349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7CB459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0D4AEA6E" w14:textId="77777777" w:rsidTr="00A27C4F">
        <w:trPr>
          <w:cantSplit/>
        </w:trPr>
        <w:tc>
          <w:tcPr>
            <w:tcW w:w="794" w:type="dxa"/>
            <w:vAlign w:val="center"/>
          </w:tcPr>
          <w:p w14:paraId="641084DD" w14:textId="6CF91095" w:rsidR="000B5862" w:rsidRPr="005460F2" w:rsidRDefault="000B5862" w:rsidP="001462A5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8C5F4BD" w14:textId="71A0D654" w:rsidR="000B5862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در سنجش متابولیسم، چه زمانی باید از روش مستقیم کالری‌سنجی استفاده کرد؟</w:t>
            </w:r>
          </w:p>
        </w:tc>
      </w:tr>
      <w:tr w:rsidR="00D6746E" w:rsidRPr="005460F2" w14:paraId="59AF1CDE" w14:textId="77777777" w:rsidTr="00A27C4F">
        <w:trPr>
          <w:cantSplit/>
        </w:trPr>
        <w:tc>
          <w:tcPr>
            <w:tcW w:w="794" w:type="dxa"/>
          </w:tcPr>
          <w:p w14:paraId="0E10236E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2BDF8C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A2BB442" w14:textId="5DC68D84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</w:pPr>
            <w:r w:rsidRPr="0082475B">
              <w:rPr>
                <w:rtl/>
              </w:rPr>
              <w:t xml:space="preserve">برای فعالیت‌های شدید </w:t>
            </w:r>
          </w:p>
        </w:tc>
      </w:tr>
      <w:tr w:rsidR="00D6746E" w:rsidRPr="005460F2" w14:paraId="54127B1F" w14:textId="77777777" w:rsidTr="00A27C4F">
        <w:trPr>
          <w:cantSplit/>
        </w:trPr>
        <w:tc>
          <w:tcPr>
            <w:tcW w:w="794" w:type="dxa"/>
          </w:tcPr>
          <w:p w14:paraId="2DF36922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151A2F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9A7F4D" w14:textId="252FE9EE" w:rsidR="00D6746E" w:rsidRPr="00D6746E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6746E">
              <w:rPr>
                <w:color w:val="EE0000"/>
                <w:rtl/>
              </w:rPr>
              <w:t xml:space="preserve"> در محیط آزمایشگاهی دقیق </w:t>
            </w:r>
          </w:p>
        </w:tc>
      </w:tr>
      <w:tr w:rsidR="00D6746E" w:rsidRPr="005460F2" w14:paraId="6FAED0F2" w14:textId="77777777" w:rsidTr="00A27C4F">
        <w:trPr>
          <w:cantSplit/>
        </w:trPr>
        <w:tc>
          <w:tcPr>
            <w:tcW w:w="794" w:type="dxa"/>
          </w:tcPr>
          <w:p w14:paraId="640A3F68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2F6F3D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ECB7E08" w14:textId="3A2E154B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2475B">
              <w:rPr>
                <w:rtl/>
              </w:rPr>
              <w:t xml:space="preserve"> برای مشاغل سبک </w:t>
            </w:r>
          </w:p>
        </w:tc>
      </w:tr>
      <w:tr w:rsidR="00D6746E" w:rsidRPr="005460F2" w14:paraId="01B1D890" w14:textId="77777777" w:rsidTr="00A27C4F">
        <w:trPr>
          <w:cantSplit/>
        </w:trPr>
        <w:tc>
          <w:tcPr>
            <w:tcW w:w="794" w:type="dxa"/>
          </w:tcPr>
          <w:p w14:paraId="2092BE2A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961A9D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187CC34" w14:textId="14F3C32D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2475B">
              <w:rPr>
                <w:rtl/>
              </w:rPr>
              <w:t xml:space="preserve"> برای محیط‌های باز </w:t>
            </w:r>
          </w:p>
        </w:tc>
      </w:tr>
      <w:tr w:rsidR="000B5862" w:rsidRPr="005460F2" w14:paraId="626B38A0" w14:textId="77777777" w:rsidTr="00A27C4F">
        <w:trPr>
          <w:cantSplit/>
        </w:trPr>
        <w:tc>
          <w:tcPr>
            <w:tcW w:w="794" w:type="dxa"/>
          </w:tcPr>
          <w:p w14:paraId="1ECDAE8F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3AE57CD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88A5DCE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26A7A62E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3DF5945C" w14:textId="77777777" w:rsidTr="00A27C4F">
        <w:trPr>
          <w:cantSplit/>
        </w:trPr>
        <w:tc>
          <w:tcPr>
            <w:tcW w:w="794" w:type="dxa"/>
          </w:tcPr>
          <w:p w14:paraId="008D1EF2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0E8CC62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157A99DA" w14:textId="77777777" w:rsidTr="00A27C4F">
        <w:trPr>
          <w:cantSplit/>
        </w:trPr>
        <w:tc>
          <w:tcPr>
            <w:tcW w:w="794" w:type="dxa"/>
            <w:vAlign w:val="center"/>
          </w:tcPr>
          <w:p w14:paraId="11495AAD" w14:textId="0ABC9C7F" w:rsidR="000B5862" w:rsidRPr="005460F2" w:rsidRDefault="000B5862" w:rsidP="001462A5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6285CBD" w14:textId="2743DD22" w:rsidR="000B5862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فشار هوا چگونه با استرس گرمایی مرتبط است؟</w:t>
            </w:r>
          </w:p>
        </w:tc>
      </w:tr>
      <w:tr w:rsidR="00D6746E" w:rsidRPr="005460F2" w14:paraId="441573D7" w14:textId="77777777" w:rsidTr="00A27C4F">
        <w:trPr>
          <w:cantSplit/>
        </w:trPr>
        <w:tc>
          <w:tcPr>
            <w:tcW w:w="794" w:type="dxa"/>
          </w:tcPr>
          <w:p w14:paraId="1B6CF5D9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203B68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93D9BF" w14:textId="6499FAE5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D4E30">
              <w:rPr>
                <w:rtl/>
              </w:rPr>
              <w:t xml:space="preserve"> هیچ ارتباطی ندارد </w:t>
            </w:r>
          </w:p>
        </w:tc>
      </w:tr>
      <w:tr w:rsidR="00D6746E" w:rsidRPr="005460F2" w14:paraId="1F25257E" w14:textId="77777777" w:rsidTr="00A27C4F">
        <w:trPr>
          <w:cantSplit/>
        </w:trPr>
        <w:tc>
          <w:tcPr>
            <w:tcW w:w="794" w:type="dxa"/>
          </w:tcPr>
          <w:p w14:paraId="0609D7E6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AC4F66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76EC269" w14:textId="023B0773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D4E30">
              <w:rPr>
                <w:rtl/>
              </w:rPr>
              <w:t xml:space="preserve"> باعث افزایش تبخیر می‌شود </w:t>
            </w:r>
          </w:p>
        </w:tc>
      </w:tr>
      <w:tr w:rsidR="00D6746E" w:rsidRPr="005460F2" w14:paraId="02D63257" w14:textId="77777777" w:rsidTr="00A27C4F">
        <w:trPr>
          <w:cantSplit/>
        </w:trPr>
        <w:tc>
          <w:tcPr>
            <w:tcW w:w="794" w:type="dxa"/>
          </w:tcPr>
          <w:p w14:paraId="6F1C031A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AFDC5B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A555B8" w14:textId="2D997B9A" w:rsidR="00D6746E" w:rsidRPr="00D6746E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6746E">
              <w:rPr>
                <w:color w:val="EE0000"/>
                <w:rtl/>
              </w:rPr>
              <w:t xml:space="preserve"> بر تبادل گرمای بدن اثر دارد </w:t>
            </w:r>
          </w:p>
        </w:tc>
      </w:tr>
      <w:tr w:rsidR="00D6746E" w:rsidRPr="005460F2" w14:paraId="300D6A21" w14:textId="77777777" w:rsidTr="00A27C4F">
        <w:trPr>
          <w:cantSplit/>
        </w:trPr>
        <w:tc>
          <w:tcPr>
            <w:tcW w:w="794" w:type="dxa"/>
          </w:tcPr>
          <w:p w14:paraId="6E55D373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9DC42F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87C3516" w14:textId="74279EF5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D4E30">
              <w:rPr>
                <w:rtl/>
              </w:rPr>
              <w:t xml:space="preserve"> باعث افزایش متابولیسم می‌شود </w:t>
            </w:r>
          </w:p>
        </w:tc>
      </w:tr>
      <w:tr w:rsidR="000B5862" w:rsidRPr="005460F2" w14:paraId="0D736EAF" w14:textId="77777777" w:rsidTr="00A27C4F">
        <w:trPr>
          <w:cantSplit/>
        </w:trPr>
        <w:tc>
          <w:tcPr>
            <w:tcW w:w="794" w:type="dxa"/>
          </w:tcPr>
          <w:p w14:paraId="0DAD455D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B4ABE4D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3EE85BA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1CA21415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5909F378" w14:textId="77777777" w:rsidTr="00A27C4F">
        <w:trPr>
          <w:cantSplit/>
        </w:trPr>
        <w:tc>
          <w:tcPr>
            <w:tcW w:w="794" w:type="dxa"/>
          </w:tcPr>
          <w:p w14:paraId="3040A77D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B662799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65F3BA9F" w14:textId="77777777" w:rsidTr="00A27C4F">
        <w:trPr>
          <w:cantSplit/>
        </w:trPr>
        <w:tc>
          <w:tcPr>
            <w:tcW w:w="794" w:type="dxa"/>
            <w:vAlign w:val="center"/>
          </w:tcPr>
          <w:p w14:paraId="6DCE2918" w14:textId="6D256687" w:rsidR="000B5862" w:rsidRPr="005460F2" w:rsidRDefault="000B5862" w:rsidP="001462A5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90B6A25" w14:textId="5B67D7AB" w:rsidR="000B5862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هدف اصلی کنترل استرس دمایی چیست</w:t>
            </w:r>
            <w:r>
              <w:rPr>
                <w:rFonts w:hint="cs"/>
                <w:rtl/>
              </w:rPr>
              <w:t>؟</w:t>
            </w:r>
          </w:p>
        </w:tc>
      </w:tr>
      <w:tr w:rsidR="00D6746E" w:rsidRPr="005460F2" w14:paraId="5D0CB08E" w14:textId="77777777" w:rsidTr="00A27C4F">
        <w:trPr>
          <w:cantSplit/>
        </w:trPr>
        <w:tc>
          <w:tcPr>
            <w:tcW w:w="794" w:type="dxa"/>
          </w:tcPr>
          <w:p w14:paraId="524B53E8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DEC592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34E4729" w14:textId="0042E82E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93372">
              <w:rPr>
                <w:rtl/>
              </w:rPr>
              <w:t xml:space="preserve">کاهش دمای محیط </w:t>
            </w:r>
          </w:p>
        </w:tc>
      </w:tr>
      <w:tr w:rsidR="00D6746E" w:rsidRPr="005460F2" w14:paraId="3F54F933" w14:textId="77777777" w:rsidTr="00A27C4F">
        <w:trPr>
          <w:cantSplit/>
        </w:trPr>
        <w:tc>
          <w:tcPr>
            <w:tcW w:w="794" w:type="dxa"/>
          </w:tcPr>
          <w:p w14:paraId="4ADE2E6C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8A7C238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6D2C824" w14:textId="21D1DF37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93372">
              <w:rPr>
                <w:rtl/>
              </w:rPr>
              <w:t xml:space="preserve"> کاهش متابولیسم </w:t>
            </w:r>
          </w:p>
        </w:tc>
      </w:tr>
      <w:tr w:rsidR="00D6746E" w:rsidRPr="005460F2" w14:paraId="29BAA797" w14:textId="77777777" w:rsidTr="00A27C4F">
        <w:trPr>
          <w:cantSplit/>
        </w:trPr>
        <w:tc>
          <w:tcPr>
            <w:tcW w:w="794" w:type="dxa"/>
          </w:tcPr>
          <w:p w14:paraId="39E8F77D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6B47B5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3AAC7AA" w14:textId="0B6D04CC" w:rsidR="00D6746E" w:rsidRPr="00D6746E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6746E">
              <w:rPr>
                <w:color w:val="EE0000"/>
                <w:rtl/>
              </w:rPr>
              <w:t xml:space="preserve"> حفاظت از سلامت کارگر </w:t>
            </w:r>
          </w:p>
        </w:tc>
      </w:tr>
      <w:tr w:rsidR="00D6746E" w:rsidRPr="005460F2" w14:paraId="5A872CC2" w14:textId="77777777" w:rsidTr="00A27C4F">
        <w:trPr>
          <w:cantSplit/>
        </w:trPr>
        <w:tc>
          <w:tcPr>
            <w:tcW w:w="794" w:type="dxa"/>
          </w:tcPr>
          <w:p w14:paraId="78BC15BB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9AAAE1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29A74FE" w14:textId="705DB05E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93372">
              <w:rPr>
                <w:rtl/>
              </w:rPr>
              <w:t xml:space="preserve"> افزایش سرعت کار </w:t>
            </w:r>
          </w:p>
        </w:tc>
      </w:tr>
      <w:tr w:rsidR="000B5862" w:rsidRPr="005460F2" w14:paraId="60AA4D19" w14:textId="77777777" w:rsidTr="00A27C4F">
        <w:trPr>
          <w:cantSplit/>
        </w:trPr>
        <w:tc>
          <w:tcPr>
            <w:tcW w:w="794" w:type="dxa"/>
          </w:tcPr>
          <w:p w14:paraId="0ECCEB51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66C37EC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BF7107E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7AD83695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66EAF62C" w14:textId="77777777" w:rsidTr="00A27C4F">
        <w:trPr>
          <w:cantSplit/>
        </w:trPr>
        <w:tc>
          <w:tcPr>
            <w:tcW w:w="794" w:type="dxa"/>
          </w:tcPr>
          <w:p w14:paraId="2A8B2725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7698A49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314CC3F6" w14:textId="77777777" w:rsidTr="00A27C4F">
        <w:trPr>
          <w:cantSplit/>
        </w:trPr>
        <w:tc>
          <w:tcPr>
            <w:tcW w:w="794" w:type="dxa"/>
            <w:vAlign w:val="center"/>
          </w:tcPr>
          <w:p w14:paraId="5EF2E627" w14:textId="63359843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7743CC9" w14:textId="42BBA77F" w:rsidR="000B5862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زمان مناسب برای اندازه‌گیری</w:t>
            </w:r>
            <w:r w:rsidRPr="0011381F">
              <w:t xml:space="preserve"> WBGT </w:t>
            </w:r>
            <w:r w:rsidRPr="0011381F">
              <w:rPr>
                <w:rtl/>
              </w:rPr>
              <w:t>کدام است؟</w:t>
            </w:r>
          </w:p>
        </w:tc>
      </w:tr>
      <w:tr w:rsidR="00D6746E" w:rsidRPr="005460F2" w14:paraId="1D2B71E2" w14:textId="77777777" w:rsidTr="00A27C4F">
        <w:trPr>
          <w:cantSplit/>
        </w:trPr>
        <w:tc>
          <w:tcPr>
            <w:tcW w:w="794" w:type="dxa"/>
          </w:tcPr>
          <w:p w14:paraId="69067F25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4892EC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0393177" w14:textId="70F254A1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F29CD">
              <w:rPr>
                <w:rtl/>
              </w:rPr>
              <w:t>ساعت اداری</w:t>
            </w:r>
          </w:p>
        </w:tc>
      </w:tr>
      <w:tr w:rsidR="00D6746E" w:rsidRPr="005460F2" w14:paraId="258D6D36" w14:textId="77777777" w:rsidTr="00A27C4F">
        <w:trPr>
          <w:cantSplit/>
        </w:trPr>
        <w:tc>
          <w:tcPr>
            <w:tcW w:w="794" w:type="dxa"/>
          </w:tcPr>
          <w:p w14:paraId="26BCA1CD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97FFE1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401C60" w14:textId="1BA5A571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F29CD">
              <w:rPr>
                <w:rtl/>
              </w:rPr>
              <w:t xml:space="preserve">  ساعات خنک شب </w:t>
            </w:r>
          </w:p>
        </w:tc>
      </w:tr>
      <w:tr w:rsidR="00D6746E" w:rsidRPr="005460F2" w14:paraId="55FAE73D" w14:textId="77777777" w:rsidTr="00A27C4F">
        <w:trPr>
          <w:cantSplit/>
        </w:trPr>
        <w:tc>
          <w:tcPr>
            <w:tcW w:w="794" w:type="dxa"/>
          </w:tcPr>
          <w:p w14:paraId="3DA37E65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434B0FF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4770B57" w14:textId="3CC8AAC1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F29CD">
              <w:rPr>
                <w:rtl/>
              </w:rPr>
              <w:t xml:space="preserve"> هر زمان از روز </w:t>
            </w:r>
          </w:p>
        </w:tc>
      </w:tr>
      <w:tr w:rsidR="00D6746E" w:rsidRPr="005460F2" w14:paraId="22B8E363" w14:textId="77777777" w:rsidTr="00A27C4F">
        <w:trPr>
          <w:cantSplit/>
        </w:trPr>
        <w:tc>
          <w:tcPr>
            <w:tcW w:w="794" w:type="dxa"/>
          </w:tcPr>
          <w:p w14:paraId="1585F8D0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A6FB62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406C4CE" w14:textId="794B8B9F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F29CD">
              <w:rPr>
                <w:rtl/>
              </w:rPr>
              <w:t xml:space="preserve"> در گرم‌ترین ساعات و بدترین شرایط </w:t>
            </w:r>
          </w:p>
        </w:tc>
      </w:tr>
      <w:tr w:rsidR="000B5862" w:rsidRPr="005460F2" w14:paraId="125129D7" w14:textId="77777777" w:rsidTr="00A27C4F">
        <w:trPr>
          <w:cantSplit/>
        </w:trPr>
        <w:tc>
          <w:tcPr>
            <w:tcW w:w="794" w:type="dxa"/>
          </w:tcPr>
          <w:p w14:paraId="29F80A8F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BB9CF44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3EA9CB9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580057E7" w14:textId="77777777" w:rsidTr="00A27C4F">
        <w:trPr>
          <w:cantSplit/>
        </w:trPr>
        <w:tc>
          <w:tcPr>
            <w:tcW w:w="794" w:type="dxa"/>
          </w:tcPr>
          <w:p w14:paraId="3A2F464C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2A89246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25C8E09B" w14:textId="77777777" w:rsidTr="00A27C4F">
        <w:trPr>
          <w:cantSplit/>
        </w:trPr>
        <w:tc>
          <w:tcPr>
            <w:tcW w:w="794" w:type="dxa"/>
            <w:vAlign w:val="center"/>
          </w:tcPr>
          <w:p w14:paraId="203915E8" w14:textId="7FC2C4FE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90A28B7" w14:textId="30E47277" w:rsidR="000B5862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کدام عامل در افزایش خطای انسانی در محیط‌های دمایی نقش دارد؟</w:t>
            </w:r>
          </w:p>
        </w:tc>
      </w:tr>
      <w:tr w:rsidR="00D6746E" w:rsidRPr="005460F2" w14:paraId="38D503AE" w14:textId="77777777" w:rsidTr="00A27C4F">
        <w:trPr>
          <w:cantSplit/>
        </w:trPr>
        <w:tc>
          <w:tcPr>
            <w:tcW w:w="794" w:type="dxa"/>
          </w:tcPr>
          <w:p w14:paraId="265D51E8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1C0294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E9BC4AC" w14:textId="539A5A40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A5E00">
              <w:rPr>
                <w:rtl/>
              </w:rPr>
              <w:t xml:space="preserve">هوای خشک </w:t>
            </w:r>
          </w:p>
        </w:tc>
      </w:tr>
      <w:tr w:rsidR="00D6746E" w:rsidRPr="005460F2" w14:paraId="03C30CDF" w14:textId="77777777" w:rsidTr="00A27C4F">
        <w:trPr>
          <w:cantSplit/>
        </w:trPr>
        <w:tc>
          <w:tcPr>
            <w:tcW w:w="794" w:type="dxa"/>
          </w:tcPr>
          <w:p w14:paraId="5EFAF42A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75D3CF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F4BA343" w14:textId="63852A6E" w:rsidR="00D6746E" w:rsidRPr="00D6746E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D6746E">
              <w:rPr>
                <w:color w:val="EE0000"/>
                <w:rtl/>
              </w:rPr>
              <w:t xml:space="preserve"> تغییرات فیزیولوژیکی </w:t>
            </w:r>
          </w:p>
        </w:tc>
      </w:tr>
      <w:tr w:rsidR="00D6746E" w:rsidRPr="005460F2" w14:paraId="0D521185" w14:textId="77777777" w:rsidTr="00A27C4F">
        <w:trPr>
          <w:cantSplit/>
        </w:trPr>
        <w:tc>
          <w:tcPr>
            <w:tcW w:w="794" w:type="dxa"/>
          </w:tcPr>
          <w:p w14:paraId="6CD17E15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DED8E0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32DCEB" w14:textId="06B9AE5B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A5E00">
              <w:rPr>
                <w:rtl/>
              </w:rPr>
              <w:t xml:space="preserve"> نور زیاد </w:t>
            </w:r>
          </w:p>
        </w:tc>
      </w:tr>
      <w:tr w:rsidR="00D6746E" w:rsidRPr="005460F2" w14:paraId="59C15F30" w14:textId="77777777" w:rsidTr="00A27C4F">
        <w:trPr>
          <w:cantSplit/>
        </w:trPr>
        <w:tc>
          <w:tcPr>
            <w:tcW w:w="794" w:type="dxa"/>
          </w:tcPr>
          <w:p w14:paraId="2076CF65" w14:textId="77777777" w:rsidR="00D6746E" w:rsidRPr="005460F2" w:rsidRDefault="00D6746E" w:rsidP="00D6746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8FF1263" w14:textId="77777777" w:rsidR="00D6746E" w:rsidRPr="005460F2" w:rsidRDefault="00D6746E" w:rsidP="00D6746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C711863" w14:textId="1C629E38" w:rsidR="00D6746E" w:rsidRPr="005460F2" w:rsidRDefault="00D6746E" w:rsidP="00D6746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A5E00">
              <w:rPr>
                <w:rtl/>
              </w:rPr>
              <w:t xml:space="preserve"> رطوبت پایین </w:t>
            </w:r>
          </w:p>
        </w:tc>
      </w:tr>
      <w:tr w:rsidR="000B5862" w:rsidRPr="005460F2" w14:paraId="6B8F2B4E" w14:textId="77777777" w:rsidTr="00A27C4F">
        <w:trPr>
          <w:cantSplit/>
        </w:trPr>
        <w:tc>
          <w:tcPr>
            <w:tcW w:w="794" w:type="dxa"/>
          </w:tcPr>
          <w:p w14:paraId="6A6D8A61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7629232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40D3821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53B84879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115F43FF" w14:textId="77777777" w:rsidTr="00A27C4F">
        <w:trPr>
          <w:cantSplit/>
        </w:trPr>
        <w:tc>
          <w:tcPr>
            <w:tcW w:w="794" w:type="dxa"/>
          </w:tcPr>
          <w:p w14:paraId="156C0C1F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19C9CA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6CFBB893" w14:textId="77777777" w:rsidTr="00A27C4F">
        <w:trPr>
          <w:cantSplit/>
        </w:trPr>
        <w:tc>
          <w:tcPr>
            <w:tcW w:w="794" w:type="dxa"/>
            <w:vAlign w:val="center"/>
          </w:tcPr>
          <w:p w14:paraId="0EC0399F" w14:textId="6B9DB8CF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F6F5423" w14:textId="0B60CD9A" w:rsidR="000B5862" w:rsidRPr="005460F2" w:rsidRDefault="00D6746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دماسنج کاتا بیشتر در چه محیطی کاربرد دارد؟</w:t>
            </w:r>
          </w:p>
        </w:tc>
      </w:tr>
      <w:tr w:rsidR="00E82550" w:rsidRPr="005460F2" w14:paraId="1F099EBA" w14:textId="77777777" w:rsidTr="00A27C4F">
        <w:trPr>
          <w:cantSplit/>
        </w:trPr>
        <w:tc>
          <w:tcPr>
            <w:tcW w:w="794" w:type="dxa"/>
          </w:tcPr>
          <w:p w14:paraId="0FE4D4F8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8CAE16B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A36AFF7" w14:textId="393E70D7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7311F">
              <w:rPr>
                <w:rtl/>
              </w:rPr>
              <w:t xml:space="preserve">رطوبتی </w:t>
            </w:r>
          </w:p>
        </w:tc>
      </w:tr>
      <w:tr w:rsidR="00E82550" w:rsidRPr="005460F2" w14:paraId="44E67F66" w14:textId="77777777" w:rsidTr="00A27C4F">
        <w:trPr>
          <w:cantSplit/>
        </w:trPr>
        <w:tc>
          <w:tcPr>
            <w:tcW w:w="794" w:type="dxa"/>
          </w:tcPr>
          <w:p w14:paraId="4F1B131F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CB96606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F8BE53F" w14:textId="2B7BB2BD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7311F">
              <w:rPr>
                <w:rtl/>
              </w:rPr>
              <w:t xml:space="preserve"> پر تابش </w:t>
            </w:r>
          </w:p>
        </w:tc>
      </w:tr>
      <w:tr w:rsidR="00E82550" w:rsidRPr="005460F2" w14:paraId="255060A2" w14:textId="77777777" w:rsidTr="00A27C4F">
        <w:trPr>
          <w:cantSplit/>
        </w:trPr>
        <w:tc>
          <w:tcPr>
            <w:tcW w:w="794" w:type="dxa"/>
          </w:tcPr>
          <w:p w14:paraId="59B239E7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64488F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340502C" w14:textId="4384C3D8" w:rsidR="00E82550" w:rsidRPr="00E82550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82550">
              <w:rPr>
                <w:color w:val="EE0000"/>
                <w:rtl/>
              </w:rPr>
              <w:t xml:space="preserve"> با </w:t>
            </w:r>
            <w:r w:rsidRPr="00E82550">
              <w:rPr>
                <w:rFonts w:hint="cs"/>
                <w:color w:val="EE0000"/>
                <w:rtl/>
              </w:rPr>
              <w:t xml:space="preserve">سرعت </w:t>
            </w:r>
            <w:r w:rsidRPr="00E82550">
              <w:rPr>
                <w:color w:val="EE0000"/>
                <w:rtl/>
              </w:rPr>
              <w:t xml:space="preserve">جریان هوای کم </w:t>
            </w:r>
          </w:p>
        </w:tc>
      </w:tr>
      <w:tr w:rsidR="00E82550" w:rsidRPr="005460F2" w14:paraId="6ED5807E" w14:textId="77777777" w:rsidTr="00A27C4F">
        <w:trPr>
          <w:cantSplit/>
        </w:trPr>
        <w:tc>
          <w:tcPr>
            <w:tcW w:w="794" w:type="dxa"/>
          </w:tcPr>
          <w:p w14:paraId="1797E69E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97704FB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606D2E6" w14:textId="5759FE5F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B7311F">
              <w:rPr>
                <w:rtl/>
              </w:rPr>
              <w:t xml:space="preserve"> با فشار بالا </w:t>
            </w:r>
          </w:p>
        </w:tc>
      </w:tr>
      <w:tr w:rsidR="000B5862" w:rsidRPr="005460F2" w14:paraId="11FD93A7" w14:textId="77777777" w:rsidTr="00A27C4F">
        <w:trPr>
          <w:cantSplit/>
        </w:trPr>
        <w:tc>
          <w:tcPr>
            <w:tcW w:w="794" w:type="dxa"/>
          </w:tcPr>
          <w:p w14:paraId="0FAF51CB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3E1A180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2CE7505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16C57A4D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2B13FADB" w14:textId="77777777" w:rsidTr="00A27C4F">
        <w:trPr>
          <w:cantSplit/>
        </w:trPr>
        <w:tc>
          <w:tcPr>
            <w:tcW w:w="794" w:type="dxa"/>
          </w:tcPr>
          <w:p w14:paraId="6F6A35AD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89A1B3E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7F27F8B1" w14:textId="77777777" w:rsidTr="00A27C4F">
        <w:trPr>
          <w:cantSplit/>
        </w:trPr>
        <w:tc>
          <w:tcPr>
            <w:tcW w:w="794" w:type="dxa"/>
            <w:vAlign w:val="center"/>
          </w:tcPr>
          <w:p w14:paraId="388B7B86" w14:textId="2119BF34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0EA6F5" w14:textId="5F9951D7" w:rsidR="000B5862" w:rsidRPr="005460F2" w:rsidRDefault="00E82550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کدام ابزار برای سنجش تبخیر مناسب نیست؟</w:t>
            </w:r>
          </w:p>
        </w:tc>
      </w:tr>
      <w:tr w:rsidR="00E82550" w:rsidRPr="005460F2" w14:paraId="5E92CD3C" w14:textId="77777777" w:rsidTr="00A27C4F">
        <w:trPr>
          <w:cantSplit/>
        </w:trPr>
        <w:tc>
          <w:tcPr>
            <w:tcW w:w="794" w:type="dxa"/>
          </w:tcPr>
          <w:p w14:paraId="3B7C8986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3B4B0D3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5F04BA5" w14:textId="63A23140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</w:pPr>
            <w:r w:rsidRPr="00E437B0">
              <w:rPr>
                <w:rtl/>
              </w:rPr>
              <w:t xml:space="preserve">دماسنج تر </w:t>
            </w:r>
          </w:p>
        </w:tc>
      </w:tr>
      <w:tr w:rsidR="00E82550" w:rsidRPr="005460F2" w14:paraId="7B829AAC" w14:textId="77777777" w:rsidTr="00A27C4F">
        <w:trPr>
          <w:cantSplit/>
        </w:trPr>
        <w:tc>
          <w:tcPr>
            <w:tcW w:w="794" w:type="dxa"/>
          </w:tcPr>
          <w:p w14:paraId="40D85DE6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9717FF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A806A81" w14:textId="604848BA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437B0">
              <w:rPr>
                <w:rtl/>
              </w:rPr>
              <w:t xml:space="preserve"> بادسنج </w:t>
            </w:r>
          </w:p>
        </w:tc>
      </w:tr>
      <w:tr w:rsidR="00E82550" w:rsidRPr="005460F2" w14:paraId="3EE7A72B" w14:textId="77777777" w:rsidTr="00A27C4F">
        <w:trPr>
          <w:cantSplit/>
        </w:trPr>
        <w:tc>
          <w:tcPr>
            <w:tcW w:w="794" w:type="dxa"/>
          </w:tcPr>
          <w:p w14:paraId="5C74A115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54925A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47F3381" w14:textId="501AF7AA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437B0">
              <w:rPr>
                <w:rtl/>
              </w:rPr>
              <w:t xml:space="preserve"> کاتا </w:t>
            </w:r>
          </w:p>
        </w:tc>
      </w:tr>
      <w:tr w:rsidR="00E82550" w:rsidRPr="005460F2" w14:paraId="2356BF3F" w14:textId="77777777" w:rsidTr="00A27C4F">
        <w:trPr>
          <w:cantSplit/>
        </w:trPr>
        <w:tc>
          <w:tcPr>
            <w:tcW w:w="794" w:type="dxa"/>
          </w:tcPr>
          <w:p w14:paraId="5804F0A7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911886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966AF0F" w14:textId="359C0468" w:rsidR="00E82550" w:rsidRPr="00E82550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82550">
              <w:rPr>
                <w:color w:val="EE0000"/>
                <w:rtl/>
              </w:rPr>
              <w:t xml:space="preserve"> بارومتر </w:t>
            </w:r>
          </w:p>
        </w:tc>
      </w:tr>
      <w:tr w:rsidR="000B5862" w:rsidRPr="005460F2" w14:paraId="78E1AC58" w14:textId="77777777" w:rsidTr="00A27C4F">
        <w:trPr>
          <w:cantSplit/>
        </w:trPr>
        <w:tc>
          <w:tcPr>
            <w:tcW w:w="794" w:type="dxa"/>
          </w:tcPr>
          <w:p w14:paraId="51F3A3D6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E11B51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154DB34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3874A9D1" w14:textId="77777777" w:rsidTr="00A27C4F">
        <w:trPr>
          <w:cantSplit/>
        </w:trPr>
        <w:tc>
          <w:tcPr>
            <w:tcW w:w="794" w:type="dxa"/>
          </w:tcPr>
          <w:p w14:paraId="2939E28D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CB50B06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2D733577" w14:textId="77777777" w:rsidTr="00A27C4F">
        <w:trPr>
          <w:cantSplit/>
        </w:trPr>
        <w:tc>
          <w:tcPr>
            <w:tcW w:w="794" w:type="dxa"/>
            <w:vAlign w:val="center"/>
          </w:tcPr>
          <w:p w14:paraId="6EA37916" w14:textId="24223E93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6929BF" w14:textId="29F5B10A" w:rsidR="000B5862" w:rsidRPr="005460F2" w:rsidRDefault="00E82550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مقدار</w:t>
            </w:r>
            <w:r w:rsidRPr="0011381F">
              <w:t xml:space="preserve"> WBGT </w:t>
            </w:r>
            <w:r w:rsidRPr="0011381F">
              <w:rPr>
                <w:rtl/>
              </w:rPr>
              <w:t>در صورت استفاده از لباس قطبی باید چگونه تنظیم شود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E82550" w:rsidRPr="005460F2" w14:paraId="64E3E950" w14:textId="77777777" w:rsidTr="00A27C4F">
        <w:trPr>
          <w:cantSplit/>
        </w:trPr>
        <w:tc>
          <w:tcPr>
            <w:tcW w:w="794" w:type="dxa"/>
          </w:tcPr>
          <w:p w14:paraId="37D6EF19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9F55E4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AAEF46E" w14:textId="6F73701F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9593C">
              <w:rPr>
                <w:rtl/>
              </w:rPr>
              <w:t xml:space="preserve">کاهش یابد </w:t>
            </w:r>
          </w:p>
        </w:tc>
      </w:tr>
      <w:tr w:rsidR="00E82550" w:rsidRPr="005460F2" w14:paraId="5DDBA4E1" w14:textId="77777777" w:rsidTr="00A27C4F">
        <w:trPr>
          <w:cantSplit/>
        </w:trPr>
        <w:tc>
          <w:tcPr>
            <w:tcW w:w="794" w:type="dxa"/>
          </w:tcPr>
          <w:p w14:paraId="167A9B99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B007E2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42B5800" w14:textId="3AA140A2" w:rsidR="00E82550" w:rsidRPr="00E82550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82550">
              <w:rPr>
                <w:color w:val="EE0000"/>
                <w:rtl/>
              </w:rPr>
              <w:t xml:space="preserve"> افزایش یابد </w:t>
            </w:r>
          </w:p>
        </w:tc>
      </w:tr>
      <w:tr w:rsidR="00E82550" w:rsidRPr="005460F2" w14:paraId="779F5AD3" w14:textId="77777777" w:rsidTr="00A27C4F">
        <w:trPr>
          <w:cantSplit/>
        </w:trPr>
        <w:tc>
          <w:tcPr>
            <w:tcW w:w="794" w:type="dxa"/>
          </w:tcPr>
          <w:p w14:paraId="4E51445F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B8DB49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4C15324" w14:textId="57396BEE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9593C">
              <w:rPr>
                <w:rtl/>
              </w:rPr>
              <w:t xml:space="preserve"> بدون تغییر </w:t>
            </w:r>
          </w:p>
        </w:tc>
      </w:tr>
      <w:tr w:rsidR="00E82550" w:rsidRPr="005460F2" w14:paraId="2DE861BA" w14:textId="77777777" w:rsidTr="00A27C4F">
        <w:trPr>
          <w:cantSplit/>
        </w:trPr>
        <w:tc>
          <w:tcPr>
            <w:tcW w:w="794" w:type="dxa"/>
          </w:tcPr>
          <w:p w14:paraId="376C4D2F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D9D9B7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08232EC" w14:textId="50EE6493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9593C">
              <w:rPr>
                <w:rtl/>
              </w:rPr>
              <w:t xml:space="preserve"> حذف شود </w:t>
            </w:r>
          </w:p>
        </w:tc>
      </w:tr>
      <w:tr w:rsidR="000B5862" w:rsidRPr="005460F2" w14:paraId="1EB39BE1" w14:textId="77777777" w:rsidTr="00A27C4F">
        <w:trPr>
          <w:cantSplit/>
        </w:trPr>
        <w:tc>
          <w:tcPr>
            <w:tcW w:w="794" w:type="dxa"/>
          </w:tcPr>
          <w:p w14:paraId="46F9D5D1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98C8412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C7BECD8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0B5862" w:rsidRPr="005460F2" w14:paraId="332777FD" w14:textId="77777777" w:rsidTr="00A27C4F">
        <w:trPr>
          <w:cantSplit/>
        </w:trPr>
        <w:tc>
          <w:tcPr>
            <w:tcW w:w="794" w:type="dxa"/>
          </w:tcPr>
          <w:p w14:paraId="1EE153D8" w14:textId="77777777" w:rsidR="000B5862" w:rsidRPr="005460F2" w:rsidRDefault="000B5862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55A4575" w14:textId="77777777" w:rsidR="000B5862" w:rsidRPr="005460F2" w:rsidRDefault="000B5862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راهنما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ارز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اب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عوامل ارگونوم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یک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مح</w:t>
            </w:r>
            <w:r w:rsidRPr="000B586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B586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ط</w:t>
            </w:r>
            <w:r w:rsidRPr="000B586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کار</w:t>
            </w:r>
          </w:p>
        </w:tc>
      </w:tr>
      <w:tr w:rsidR="000B5862" w:rsidRPr="005460F2" w14:paraId="2612A8E4" w14:textId="77777777" w:rsidTr="00A27C4F">
        <w:trPr>
          <w:cantSplit/>
        </w:trPr>
        <w:tc>
          <w:tcPr>
            <w:tcW w:w="794" w:type="dxa"/>
            <w:vAlign w:val="center"/>
          </w:tcPr>
          <w:p w14:paraId="0C3300A0" w14:textId="1418CB7A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BABBA31" w14:textId="5809B252" w:rsidR="000B5862" w:rsidRPr="005460F2" w:rsidRDefault="00E82550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استفاده از جدول متابولیسم برای چه هدفی است؟</w:t>
            </w:r>
          </w:p>
        </w:tc>
      </w:tr>
      <w:tr w:rsidR="00E82550" w:rsidRPr="005460F2" w14:paraId="2A90ACEF" w14:textId="77777777" w:rsidTr="00A27C4F">
        <w:trPr>
          <w:cantSplit/>
        </w:trPr>
        <w:tc>
          <w:tcPr>
            <w:tcW w:w="794" w:type="dxa"/>
          </w:tcPr>
          <w:p w14:paraId="34E60A6C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2A91AB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423556B" w14:textId="334BB5B7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33AEB">
              <w:rPr>
                <w:rtl/>
              </w:rPr>
              <w:t>تعیین</w:t>
            </w:r>
            <w:r w:rsidRPr="00733AEB">
              <w:t xml:space="preserve"> Clo </w:t>
            </w:r>
            <w:r w:rsidRPr="00733AEB">
              <w:rPr>
                <w:rFonts w:hint="cs"/>
                <w:rtl/>
              </w:rPr>
              <w:t xml:space="preserve"> </w:t>
            </w:r>
          </w:p>
        </w:tc>
      </w:tr>
      <w:tr w:rsidR="00E82550" w:rsidRPr="005460F2" w14:paraId="2202901C" w14:textId="77777777" w:rsidTr="00A27C4F">
        <w:trPr>
          <w:cantSplit/>
        </w:trPr>
        <w:tc>
          <w:tcPr>
            <w:tcW w:w="794" w:type="dxa"/>
          </w:tcPr>
          <w:p w14:paraId="0B47161C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127D603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04A0084" w14:textId="7A86FAF4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33AEB">
              <w:rPr>
                <w:rtl/>
              </w:rPr>
              <w:t xml:space="preserve"> تعیین دمای تر </w:t>
            </w:r>
          </w:p>
        </w:tc>
      </w:tr>
      <w:tr w:rsidR="00E82550" w:rsidRPr="005460F2" w14:paraId="7E2C8758" w14:textId="77777777" w:rsidTr="00A27C4F">
        <w:trPr>
          <w:cantSplit/>
        </w:trPr>
        <w:tc>
          <w:tcPr>
            <w:tcW w:w="794" w:type="dxa"/>
          </w:tcPr>
          <w:p w14:paraId="575F58F0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E3D60F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2980CB6" w14:textId="27565BCD" w:rsidR="00E82550" w:rsidRPr="00E82550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82550">
              <w:rPr>
                <w:color w:val="EE0000"/>
                <w:rtl/>
              </w:rPr>
              <w:t xml:space="preserve"> تخمین کالری مصرفی </w:t>
            </w:r>
          </w:p>
        </w:tc>
      </w:tr>
      <w:tr w:rsidR="00E82550" w:rsidRPr="005460F2" w14:paraId="45B1C8BC" w14:textId="77777777" w:rsidTr="00A27C4F">
        <w:trPr>
          <w:cantSplit/>
        </w:trPr>
        <w:tc>
          <w:tcPr>
            <w:tcW w:w="794" w:type="dxa"/>
          </w:tcPr>
          <w:p w14:paraId="0D512406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CDFA0C4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A276DF3" w14:textId="370C965F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33AEB">
              <w:rPr>
                <w:rtl/>
              </w:rPr>
              <w:t xml:space="preserve"> تعیین دمای تابشی </w:t>
            </w:r>
          </w:p>
        </w:tc>
      </w:tr>
      <w:tr w:rsidR="000B5862" w:rsidRPr="005460F2" w14:paraId="4E0AC608" w14:textId="77777777" w:rsidTr="00A27C4F">
        <w:trPr>
          <w:cantSplit/>
        </w:trPr>
        <w:tc>
          <w:tcPr>
            <w:tcW w:w="794" w:type="dxa"/>
          </w:tcPr>
          <w:p w14:paraId="506EBCBF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34BCD2B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AE283A6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7D249B39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622F63E4" w14:textId="77777777" w:rsidTr="00A27C4F">
        <w:trPr>
          <w:cantSplit/>
        </w:trPr>
        <w:tc>
          <w:tcPr>
            <w:tcW w:w="794" w:type="dxa"/>
          </w:tcPr>
          <w:p w14:paraId="7434DB27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AC85346" w14:textId="2CA872F0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21B15394" w14:textId="77777777" w:rsidTr="00A27C4F">
        <w:trPr>
          <w:cantSplit/>
        </w:trPr>
        <w:tc>
          <w:tcPr>
            <w:tcW w:w="794" w:type="dxa"/>
            <w:vAlign w:val="center"/>
          </w:tcPr>
          <w:p w14:paraId="4F181C43" w14:textId="62A845B7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010889" w14:textId="3E7007EE" w:rsidR="000B5862" w:rsidRPr="005460F2" w:rsidRDefault="00E82550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از مزایای سنجش</w:t>
            </w:r>
            <w:r w:rsidRPr="0011381F">
              <w:t xml:space="preserve"> WBGT </w:t>
            </w:r>
            <w:r w:rsidRPr="0011381F">
              <w:rPr>
                <w:rtl/>
              </w:rPr>
              <w:t>چیست؟</w:t>
            </w:r>
          </w:p>
        </w:tc>
      </w:tr>
      <w:tr w:rsidR="00E82550" w:rsidRPr="005460F2" w14:paraId="09BF0F36" w14:textId="77777777" w:rsidTr="00A27C4F">
        <w:trPr>
          <w:cantSplit/>
        </w:trPr>
        <w:tc>
          <w:tcPr>
            <w:tcW w:w="794" w:type="dxa"/>
          </w:tcPr>
          <w:p w14:paraId="2AE00625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5887D0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25F369E" w14:textId="0E0EF1EC" w:rsidR="00E82550" w:rsidRPr="00E82550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82550">
              <w:rPr>
                <w:color w:val="EE0000"/>
                <w:rtl/>
              </w:rPr>
              <w:t xml:space="preserve">نیاز به </w:t>
            </w:r>
            <w:r w:rsidRPr="00E82550">
              <w:rPr>
                <w:color w:val="EE0000"/>
                <w:sz w:val="22"/>
                <w:szCs w:val="22"/>
                <w:rtl/>
              </w:rPr>
              <w:t xml:space="preserve">تجهیزات </w:t>
            </w:r>
            <w:r w:rsidRPr="00E82550">
              <w:rPr>
                <w:color w:val="EE0000"/>
                <w:rtl/>
              </w:rPr>
              <w:t xml:space="preserve">پیچیده ندارد </w:t>
            </w:r>
          </w:p>
        </w:tc>
      </w:tr>
      <w:tr w:rsidR="00E82550" w:rsidRPr="005460F2" w14:paraId="5EC60117" w14:textId="77777777" w:rsidTr="00A27C4F">
        <w:trPr>
          <w:cantSplit/>
        </w:trPr>
        <w:tc>
          <w:tcPr>
            <w:tcW w:w="794" w:type="dxa"/>
          </w:tcPr>
          <w:p w14:paraId="01B74CDC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0C36E9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FA3822F" w14:textId="6E63AF4B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748F0">
              <w:rPr>
                <w:rtl/>
              </w:rPr>
              <w:t xml:space="preserve"> نیاز به اندازه‌گیری متابولیسم ندارد </w:t>
            </w:r>
          </w:p>
        </w:tc>
      </w:tr>
      <w:tr w:rsidR="00E82550" w:rsidRPr="005460F2" w14:paraId="2AB7BCC0" w14:textId="77777777" w:rsidTr="00A27C4F">
        <w:trPr>
          <w:cantSplit/>
        </w:trPr>
        <w:tc>
          <w:tcPr>
            <w:tcW w:w="794" w:type="dxa"/>
          </w:tcPr>
          <w:p w14:paraId="6D24BC26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52F41E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A6BF58B" w14:textId="0148B1CF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748F0">
              <w:rPr>
                <w:rtl/>
              </w:rPr>
              <w:t xml:space="preserve"> فقط در محیط آزمایشگاهی قابل اجراست </w:t>
            </w:r>
          </w:p>
        </w:tc>
      </w:tr>
      <w:tr w:rsidR="00E82550" w:rsidRPr="005460F2" w14:paraId="300CA4F6" w14:textId="77777777" w:rsidTr="00A27C4F">
        <w:trPr>
          <w:cantSplit/>
        </w:trPr>
        <w:tc>
          <w:tcPr>
            <w:tcW w:w="794" w:type="dxa"/>
          </w:tcPr>
          <w:p w14:paraId="65D0D0C3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E5BFD4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6FCEC94" w14:textId="5CD9F27E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748F0">
              <w:rPr>
                <w:rtl/>
              </w:rPr>
              <w:t xml:space="preserve"> فقط در تابستان کاربرد دارد</w:t>
            </w:r>
          </w:p>
        </w:tc>
      </w:tr>
      <w:tr w:rsidR="000B5862" w:rsidRPr="005460F2" w14:paraId="771302B1" w14:textId="77777777" w:rsidTr="00A27C4F">
        <w:trPr>
          <w:cantSplit/>
        </w:trPr>
        <w:tc>
          <w:tcPr>
            <w:tcW w:w="794" w:type="dxa"/>
          </w:tcPr>
          <w:p w14:paraId="702137DF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569634B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11BD7DC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5BCBFAEA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1056F8B7" w14:textId="77777777" w:rsidTr="00A27C4F">
        <w:trPr>
          <w:cantSplit/>
        </w:trPr>
        <w:tc>
          <w:tcPr>
            <w:tcW w:w="794" w:type="dxa"/>
          </w:tcPr>
          <w:p w14:paraId="4B2D0DFF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7EDFA8" w14:textId="591D03A7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4B1FE686" w14:textId="77777777" w:rsidTr="00A27C4F">
        <w:trPr>
          <w:cantSplit/>
        </w:trPr>
        <w:tc>
          <w:tcPr>
            <w:tcW w:w="794" w:type="dxa"/>
            <w:vAlign w:val="center"/>
          </w:tcPr>
          <w:p w14:paraId="73903F4C" w14:textId="08B303CC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FD93700" w14:textId="1AB2FA19" w:rsidR="000B5862" w:rsidRPr="005460F2" w:rsidRDefault="00E82550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کدام‌یک از عوارض سرما نیست؟</w:t>
            </w:r>
          </w:p>
        </w:tc>
      </w:tr>
      <w:tr w:rsidR="00E82550" w:rsidRPr="005460F2" w14:paraId="11E66E97" w14:textId="77777777" w:rsidTr="00A27C4F">
        <w:trPr>
          <w:cantSplit/>
        </w:trPr>
        <w:tc>
          <w:tcPr>
            <w:tcW w:w="794" w:type="dxa"/>
          </w:tcPr>
          <w:p w14:paraId="21DB6F55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4AE2BF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5E9B58B" w14:textId="61A18278" w:rsidR="00E82550" w:rsidRPr="00E82550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82550">
              <w:rPr>
                <w:color w:val="EE0000"/>
                <w:rtl/>
              </w:rPr>
              <w:t xml:space="preserve">سوختگی </w:t>
            </w:r>
          </w:p>
        </w:tc>
      </w:tr>
      <w:tr w:rsidR="00E82550" w:rsidRPr="005460F2" w14:paraId="57B8645E" w14:textId="77777777" w:rsidTr="00A27C4F">
        <w:trPr>
          <w:cantSplit/>
        </w:trPr>
        <w:tc>
          <w:tcPr>
            <w:tcW w:w="794" w:type="dxa"/>
          </w:tcPr>
          <w:p w14:paraId="502D4935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45E527D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18F7640" w14:textId="0C171E0C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77E2E">
              <w:rPr>
                <w:rtl/>
              </w:rPr>
              <w:t xml:space="preserve"> کهیر </w:t>
            </w:r>
          </w:p>
        </w:tc>
      </w:tr>
      <w:tr w:rsidR="00E82550" w:rsidRPr="005460F2" w14:paraId="566E0E45" w14:textId="77777777" w:rsidTr="00A27C4F">
        <w:trPr>
          <w:cantSplit/>
        </w:trPr>
        <w:tc>
          <w:tcPr>
            <w:tcW w:w="794" w:type="dxa"/>
          </w:tcPr>
          <w:p w14:paraId="57EF524C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33519E2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72EB8A2" w14:textId="6DE86DC6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77E2E">
              <w:rPr>
                <w:rtl/>
              </w:rPr>
              <w:t xml:space="preserve"> سرمازدگی </w:t>
            </w:r>
          </w:p>
        </w:tc>
      </w:tr>
      <w:tr w:rsidR="00E82550" w:rsidRPr="005460F2" w14:paraId="6E0A28BF" w14:textId="77777777" w:rsidTr="00A27C4F">
        <w:trPr>
          <w:cantSplit/>
        </w:trPr>
        <w:tc>
          <w:tcPr>
            <w:tcW w:w="794" w:type="dxa"/>
          </w:tcPr>
          <w:p w14:paraId="57264ACD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107D3A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A10358" w14:textId="08C846B6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77E2E">
              <w:rPr>
                <w:rtl/>
              </w:rPr>
              <w:t xml:space="preserve"> سرخی پوست</w:t>
            </w:r>
          </w:p>
        </w:tc>
      </w:tr>
      <w:tr w:rsidR="000B5862" w:rsidRPr="005460F2" w14:paraId="0237CD24" w14:textId="77777777" w:rsidTr="00A27C4F">
        <w:trPr>
          <w:cantSplit/>
        </w:trPr>
        <w:tc>
          <w:tcPr>
            <w:tcW w:w="794" w:type="dxa"/>
          </w:tcPr>
          <w:p w14:paraId="16CA292A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499FACF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C5A9C5A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02DE0CBB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7C6D5A40" w14:textId="77777777" w:rsidTr="00A27C4F">
        <w:trPr>
          <w:cantSplit/>
        </w:trPr>
        <w:tc>
          <w:tcPr>
            <w:tcW w:w="794" w:type="dxa"/>
          </w:tcPr>
          <w:p w14:paraId="7BF7489C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8A992B0" w14:textId="79BBA6AD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2FBBC30F" w14:textId="77777777" w:rsidTr="00A27C4F">
        <w:trPr>
          <w:cantSplit/>
        </w:trPr>
        <w:tc>
          <w:tcPr>
            <w:tcW w:w="794" w:type="dxa"/>
            <w:vAlign w:val="center"/>
          </w:tcPr>
          <w:p w14:paraId="0A2C542C" w14:textId="65805D5F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A5C678" w14:textId="37869B76" w:rsidR="000B5862" w:rsidRPr="005460F2" w:rsidRDefault="00E82550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ابزار</w:t>
            </w:r>
            <w:r w:rsidRPr="0011381F">
              <w:t xml:space="preserve"> WBGT </w:t>
            </w:r>
            <w:r w:rsidRPr="0011381F">
              <w:rPr>
                <w:rtl/>
              </w:rPr>
              <w:t>متر شامل کدام اجزا نیست؟</w:t>
            </w:r>
          </w:p>
        </w:tc>
      </w:tr>
      <w:tr w:rsidR="00E82550" w:rsidRPr="005460F2" w14:paraId="107C507A" w14:textId="77777777" w:rsidTr="00A27C4F">
        <w:trPr>
          <w:cantSplit/>
        </w:trPr>
        <w:tc>
          <w:tcPr>
            <w:tcW w:w="794" w:type="dxa"/>
          </w:tcPr>
          <w:p w14:paraId="5136EBA4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FAE093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D8633C1" w14:textId="3D9E9C3B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E32FD">
              <w:rPr>
                <w:rtl/>
              </w:rPr>
              <w:t xml:space="preserve">دماسنج خشک </w:t>
            </w:r>
          </w:p>
        </w:tc>
      </w:tr>
      <w:tr w:rsidR="00E82550" w:rsidRPr="005460F2" w14:paraId="48CCD852" w14:textId="77777777" w:rsidTr="00A27C4F">
        <w:trPr>
          <w:cantSplit/>
        </w:trPr>
        <w:tc>
          <w:tcPr>
            <w:tcW w:w="794" w:type="dxa"/>
          </w:tcPr>
          <w:p w14:paraId="0C28183D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368D4F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CD815E5" w14:textId="08DC69DD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E32FD">
              <w:rPr>
                <w:rtl/>
              </w:rPr>
              <w:t xml:space="preserve"> دماسنج تر </w:t>
            </w:r>
          </w:p>
        </w:tc>
      </w:tr>
      <w:tr w:rsidR="00E82550" w:rsidRPr="005460F2" w14:paraId="79AAF19D" w14:textId="77777777" w:rsidTr="00A27C4F">
        <w:trPr>
          <w:cantSplit/>
        </w:trPr>
        <w:tc>
          <w:tcPr>
            <w:tcW w:w="794" w:type="dxa"/>
          </w:tcPr>
          <w:p w14:paraId="75938B5E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8567D3A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90ED915" w14:textId="0AD60261" w:rsidR="00E82550" w:rsidRPr="00E82550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82550">
              <w:rPr>
                <w:color w:val="EE0000"/>
                <w:rtl/>
              </w:rPr>
              <w:t xml:space="preserve"> بارومتر </w:t>
            </w:r>
          </w:p>
        </w:tc>
      </w:tr>
      <w:tr w:rsidR="00E82550" w:rsidRPr="005460F2" w14:paraId="3BF5B919" w14:textId="77777777" w:rsidTr="00A27C4F">
        <w:trPr>
          <w:cantSplit/>
        </w:trPr>
        <w:tc>
          <w:tcPr>
            <w:tcW w:w="794" w:type="dxa"/>
          </w:tcPr>
          <w:p w14:paraId="2E03FEF6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A58DEA2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E61E0B0" w14:textId="4F25F477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E32FD">
              <w:rPr>
                <w:rtl/>
              </w:rPr>
              <w:t xml:space="preserve"> دماسنج تابشی</w:t>
            </w:r>
          </w:p>
        </w:tc>
      </w:tr>
      <w:tr w:rsidR="000B5862" w:rsidRPr="005460F2" w14:paraId="46031322" w14:textId="77777777" w:rsidTr="00A27C4F">
        <w:trPr>
          <w:cantSplit/>
        </w:trPr>
        <w:tc>
          <w:tcPr>
            <w:tcW w:w="794" w:type="dxa"/>
          </w:tcPr>
          <w:p w14:paraId="5CCAC2FB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9A6FB49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754D189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06858C80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50D33B05" w14:textId="77777777" w:rsidTr="00A27C4F">
        <w:trPr>
          <w:cantSplit/>
        </w:trPr>
        <w:tc>
          <w:tcPr>
            <w:tcW w:w="794" w:type="dxa"/>
          </w:tcPr>
          <w:p w14:paraId="6D74B0E1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0B2A791" w14:textId="7210FF02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37D5CD03" w14:textId="77777777" w:rsidTr="00A27C4F">
        <w:trPr>
          <w:cantSplit/>
        </w:trPr>
        <w:tc>
          <w:tcPr>
            <w:tcW w:w="794" w:type="dxa"/>
            <w:vAlign w:val="center"/>
          </w:tcPr>
          <w:p w14:paraId="528C0462" w14:textId="4D539349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0910E13" w14:textId="590BEAC4" w:rsidR="000B5862" w:rsidRPr="005460F2" w:rsidRDefault="00E82550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چرا فتیله دماسنج باید با آب مقطر مرطوب شود؟</w:t>
            </w:r>
          </w:p>
        </w:tc>
      </w:tr>
      <w:tr w:rsidR="00E82550" w:rsidRPr="005460F2" w14:paraId="7A3197D8" w14:textId="77777777" w:rsidTr="00A27C4F">
        <w:trPr>
          <w:cantSplit/>
        </w:trPr>
        <w:tc>
          <w:tcPr>
            <w:tcW w:w="794" w:type="dxa"/>
          </w:tcPr>
          <w:p w14:paraId="2026CB53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5303D3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AC672DF" w14:textId="5AE81E74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</w:pPr>
            <w:r w:rsidRPr="00AF0086">
              <w:rPr>
                <w:rtl/>
              </w:rPr>
              <w:t xml:space="preserve">تبخیر سریع‌تر شود </w:t>
            </w:r>
          </w:p>
        </w:tc>
      </w:tr>
      <w:tr w:rsidR="00E82550" w:rsidRPr="005460F2" w14:paraId="13E1E870" w14:textId="77777777" w:rsidTr="00A27C4F">
        <w:trPr>
          <w:cantSplit/>
        </w:trPr>
        <w:tc>
          <w:tcPr>
            <w:tcW w:w="794" w:type="dxa"/>
          </w:tcPr>
          <w:p w14:paraId="5B9B3A92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22CBAD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AECA77A" w14:textId="15E52847" w:rsidR="00E82550" w:rsidRPr="00E82550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E82550">
              <w:rPr>
                <w:color w:val="EE0000"/>
                <w:rtl/>
              </w:rPr>
              <w:t xml:space="preserve"> از رسوب مواد جلوگیری شود </w:t>
            </w:r>
          </w:p>
        </w:tc>
      </w:tr>
      <w:tr w:rsidR="00E82550" w:rsidRPr="005460F2" w14:paraId="36D6D6B0" w14:textId="77777777" w:rsidTr="00A27C4F">
        <w:trPr>
          <w:cantSplit/>
        </w:trPr>
        <w:tc>
          <w:tcPr>
            <w:tcW w:w="794" w:type="dxa"/>
          </w:tcPr>
          <w:p w14:paraId="5C9EC091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4E5723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571B919" w14:textId="1346E0FF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F0086">
              <w:rPr>
                <w:rtl/>
              </w:rPr>
              <w:t xml:space="preserve"> افزایش دما </w:t>
            </w:r>
          </w:p>
        </w:tc>
      </w:tr>
      <w:tr w:rsidR="00E82550" w:rsidRPr="005460F2" w14:paraId="2D948E49" w14:textId="77777777" w:rsidTr="00A27C4F">
        <w:trPr>
          <w:cantSplit/>
        </w:trPr>
        <w:tc>
          <w:tcPr>
            <w:tcW w:w="794" w:type="dxa"/>
          </w:tcPr>
          <w:p w14:paraId="6AF6F946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C5DC61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A44916" w14:textId="213248C4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AF0086">
              <w:rPr>
                <w:rtl/>
              </w:rPr>
              <w:t xml:space="preserve"> کاهش</w:t>
            </w:r>
            <w:r w:rsidRPr="00AF0086">
              <w:t xml:space="preserve"> Clo </w:t>
            </w:r>
          </w:p>
        </w:tc>
      </w:tr>
      <w:tr w:rsidR="000B5862" w:rsidRPr="005460F2" w14:paraId="40869C82" w14:textId="77777777" w:rsidTr="00A27C4F">
        <w:trPr>
          <w:cantSplit/>
        </w:trPr>
        <w:tc>
          <w:tcPr>
            <w:tcW w:w="794" w:type="dxa"/>
          </w:tcPr>
          <w:p w14:paraId="37235053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0CD56C5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CBA2D9C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2F06F4D8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06D213F0" w14:textId="77777777" w:rsidTr="00A27C4F">
        <w:trPr>
          <w:cantSplit/>
        </w:trPr>
        <w:tc>
          <w:tcPr>
            <w:tcW w:w="794" w:type="dxa"/>
          </w:tcPr>
          <w:p w14:paraId="7578EB68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AEBE58D" w14:textId="57F01C73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15E7B6A0" w14:textId="77777777" w:rsidTr="00A27C4F">
        <w:trPr>
          <w:cantSplit/>
        </w:trPr>
        <w:tc>
          <w:tcPr>
            <w:tcW w:w="794" w:type="dxa"/>
            <w:vAlign w:val="center"/>
          </w:tcPr>
          <w:p w14:paraId="44539D21" w14:textId="1A463E2D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6BFC4A4" w14:textId="39193195" w:rsidR="000B5862" w:rsidRPr="005460F2" w:rsidRDefault="00E82550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 xml:space="preserve">زمان لازم برای رسیدن دماسنج </w:t>
            </w:r>
            <w:r>
              <w:rPr>
                <w:rtl/>
              </w:rPr>
              <w:t>گوی سان</w:t>
            </w:r>
            <w:r w:rsidRPr="0011381F">
              <w:rPr>
                <w:rtl/>
              </w:rPr>
              <w:t xml:space="preserve"> به تعادل حرارتی معمولاً چقدر است؟</w:t>
            </w:r>
          </w:p>
        </w:tc>
      </w:tr>
      <w:tr w:rsidR="00E82550" w:rsidRPr="005460F2" w14:paraId="730F398D" w14:textId="77777777" w:rsidTr="00A27C4F">
        <w:trPr>
          <w:cantSplit/>
        </w:trPr>
        <w:tc>
          <w:tcPr>
            <w:tcW w:w="794" w:type="dxa"/>
          </w:tcPr>
          <w:p w14:paraId="7555D2F1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8A57F1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E5CA412" w14:textId="4DA01544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53DB8">
              <w:rPr>
                <w:rtl/>
              </w:rPr>
              <w:t xml:space="preserve">۲ دقیقه </w:t>
            </w:r>
          </w:p>
        </w:tc>
      </w:tr>
      <w:tr w:rsidR="00E82550" w:rsidRPr="005460F2" w14:paraId="1F022AF8" w14:textId="77777777" w:rsidTr="00A27C4F">
        <w:trPr>
          <w:cantSplit/>
        </w:trPr>
        <w:tc>
          <w:tcPr>
            <w:tcW w:w="794" w:type="dxa"/>
          </w:tcPr>
          <w:p w14:paraId="2A1FCF89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69713F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52A3362" w14:textId="115CACE5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53DB8">
              <w:rPr>
                <w:rtl/>
              </w:rPr>
              <w:t xml:space="preserve"> ۵ دقیقه </w:t>
            </w:r>
          </w:p>
        </w:tc>
      </w:tr>
      <w:tr w:rsidR="00E82550" w:rsidRPr="005460F2" w14:paraId="4EAB0293" w14:textId="77777777" w:rsidTr="00A27C4F">
        <w:trPr>
          <w:cantSplit/>
        </w:trPr>
        <w:tc>
          <w:tcPr>
            <w:tcW w:w="794" w:type="dxa"/>
          </w:tcPr>
          <w:p w14:paraId="313722F1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444FE5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6B9BD95" w14:textId="2B6182D7" w:rsidR="00E82550" w:rsidRPr="00732606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732606">
              <w:rPr>
                <w:color w:val="EE0000"/>
                <w:rtl/>
              </w:rPr>
              <w:t xml:space="preserve"> ۱۰ تا ۳۰ دقیقه </w:t>
            </w:r>
          </w:p>
        </w:tc>
      </w:tr>
      <w:tr w:rsidR="00E82550" w:rsidRPr="005460F2" w14:paraId="46418820" w14:textId="77777777" w:rsidTr="00A27C4F">
        <w:trPr>
          <w:cantSplit/>
        </w:trPr>
        <w:tc>
          <w:tcPr>
            <w:tcW w:w="794" w:type="dxa"/>
          </w:tcPr>
          <w:p w14:paraId="118EAE93" w14:textId="77777777" w:rsidR="00E82550" w:rsidRPr="005460F2" w:rsidRDefault="00E82550" w:rsidP="00E82550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9CC09D5" w14:textId="77777777" w:rsidR="00E82550" w:rsidRPr="005460F2" w:rsidRDefault="00E82550" w:rsidP="00E8255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3A1EE59" w14:textId="56E54E0B" w:rsidR="00E82550" w:rsidRPr="005460F2" w:rsidRDefault="00E82550" w:rsidP="00E8255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53DB8">
              <w:rPr>
                <w:rtl/>
              </w:rPr>
              <w:t xml:space="preserve"> بیش از ۶۰ دقیقه </w:t>
            </w:r>
          </w:p>
        </w:tc>
      </w:tr>
      <w:tr w:rsidR="000B5862" w:rsidRPr="005460F2" w14:paraId="5B023926" w14:textId="77777777" w:rsidTr="00A27C4F">
        <w:trPr>
          <w:cantSplit/>
        </w:trPr>
        <w:tc>
          <w:tcPr>
            <w:tcW w:w="794" w:type="dxa"/>
          </w:tcPr>
          <w:p w14:paraId="5B100B84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196A345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905902D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53E44E41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3BA182A9" w14:textId="77777777" w:rsidTr="00A27C4F">
        <w:trPr>
          <w:cantSplit/>
        </w:trPr>
        <w:tc>
          <w:tcPr>
            <w:tcW w:w="794" w:type="dxa"/>
          </w:tcPr>
          <w:p w14:paraId="5F97DB0E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BB9DCC" w14:textId="37F7415A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4788B174" w14:textId="77777777" w:rsidTr="00A27C4F">
        <w:trPr>
          <w:cantSplit/>
        </w:trPr>
        <w:tc>
          <w:tcPr>
            <w:tcW w:w="794" w:type="dxa"/>
            <w:vAlign w:val="center"/>
          </w:tcPr>
          <w:p w14:paraId="3E1E6848" w14:textId="1F3BF876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F9378A9" w14:textId="787A2E35" w:rsidR="000B5862" w:rsidRPr="005460F2" w:rsidRDefault="00732606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کدام‌یک از روش‌های کنترل استرس گرمایی محسوب نمی‌شود؟</w:t>
            </w:r>
          </w:p>
        </w:tc>
      </w:tr>
      <w:tr w:rsidR="00732606" w:rsidRPr="005460F2" w14:paraId="1DFA5F45" w14:textId="77777777" w:rsidTr="00A27C4F">
        <w:trPr>
          <w:cantSplit/>
        </w:trPr>
        <w:tc>
          <w:tcPr>
            <w:tcW w:w="794" w:type="dxa"/>
          </w:tcPr>
          <w:p w14:paraId="620C829C" w14:textId="77777777" w:rsidR="00732606" w:rsidRPr="005460F2" w:rsidRDefault="00732606" w:rsidP="0073260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4FB81DA" w14:textId="77777777" w:rsidR="00732606" w:rsidRPr="005460F2" w:rsidRDefault="00732606" w:rsidP="007326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FB1403F" w14:textId="6E4EC85D" w:rsidR="00732606" w:rsidRPr="005460F2" w:rsidRDefault="00732606" w:rsidP="007326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12A88">
              <w:rPr>
                <w:rtl/>
              </w:rPr>
              <w:t xml:space="preserve">افزایش تهویه </w:t>
            </w:r>
          </w:p>
        </w:tc>
      </w:tr>
      <w:tr w:rsidR="00732606" w:rsidRPr="005460F2" w14:paraId="07887489" w14:textId="77777777" w:rsidTr="00A27C4F">
        <w:trPr>
          <w:cantSplit/>
        </w:trPr>
        <w:tc>
          <w:tcPr>
            <w:tcW w:w="794" w:type="dxa"/>
          </w:tcPr>
          <w:p w14:paraId="29259E41" w14:textId="77777777" w:rsidR="00732606" w:rsidRPr="005460F2" w:rsidRDefault="00732606" w:rsidP="0073260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334E255" w14:textId="77777777" w:rsidR="00732606" w:rsidRPr="005460F2" w:rsidRDefault="00732606" w:rsidP="007326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DB8BA1" w14:textId="5F6979F1" w:rsidR="00732606" w:rsidRPr="00732606" w:rsidRDefault="00732606" w:rsidP="007326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732606">
              <w:rPr>
                <w:color w:val="EE0000"/>
                <w:rtl/>
              </w:rPr>
              <w:t xml:space="preserve"> استفاده از لباس قطبی </w:t>
            </w:r>
          </w:p>
        </w:tc>
      </w:tr>
      <w:tr w:rsidR="00732606" w:rsidRPr="005460F2" w14:paraId="3BDA50A9" w14:textId="77777777" w:rsidTr="00A27C4F">
        <w:trPr>
          <w:cantSplit/>
        </w:trPr>
        <w:tc>
          <w:tcPr>
            <w:tcW w:w="794" w:type="dxa"/>
          </w:tcPr>
          <w:p w14:paraId="18EB6578" w14:textId="77777777" w:rsidR="00732606" w:rsidRPr="005460F2" w:rsidRDefault="00732606" w:rsidP="0073260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A05AD4" w14:textId="77777777" w:rsidR="00732606" w:rsidRPr="005460F2" w:rsidRDefault="00732606" w:rsidP="007326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7C92D44" w14:textId="6C77EA97" w:rsidR="00732606" w:rsidRPr="005460F2" w:rsidRDefault="00732606" w:rsidP="007326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12A88">
              <w:rPr>
                <w:rtl/>
              </w:rPr>
              <w:t xml:space="preserve"> جابجایی افراد در شیفت‌های گرم </w:t>
            </w:r>
          </w:p>
        </w:tc>
      </w:tr>
      <w:tr w:rsidR="00732606" w:rsidRPr="005460F2" w14:paraId="14387F32" w14:textId="77777777" w:rsidTr="00A27C4F">
        <w:trPr>
          <w:cantSplit/>
        </w:trPr>
        <w:tc>
          <w:tcPr>
            <w:tcW w:w="794" w:type="dxa"/>
          </w:tcPr>
          <w:p w14:paraId="41553DC2" w14:textId="77777777" w:rsidR="00732606" w:rsidRPr="005460F2" w:rsidRDefault="00732606" w:rsidP="0073260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2F178F" w14:textId="77777777" w:rsidR="00732606" w:rsidRPr="005460F2" w:rsidRDefault="00732606" w:rsidP="007326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FA7D237" w14:textId="4F6F8D1A" w:rsidR="00732606" w:rsidRPr="005460F2" w:rsidRDefault="00732606" w:rsidP="007326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12A88">
              <w:rPr>
                <w:rtl/>
              </w:rPr>
              <w:t xml:space="preserve"> کوتاه کردن زمان مواجهه </w:t>
            </w:r>
          </w:p>
        </w:tc>
      </w:tr>
      <w:tr w:rsidR="000B5862" w:rsidRPr="005460F2" w14:paraId="3AEA6E14" w14:textId="77777777" w:rsidTr="00A27C4F">
        <w:trPr>
          <w:cantSplit/>
        </w:trPr>
        <w:tc>
          <w:tcPr>
            <w:tcW w:w="794" w:type="dxa"/>
          </w:tcPr>
          <w:p w14:paraId="56745457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7D469C4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E0F64B8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2F58071D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09C9D6DB" w14:textId="77777777" w:rsidTr="00A27C4F">
        <w:trPr>
          <w:cantSplit/>
        </w:trPr>
        <w:tc>
          <w:tcPr>
            <w:tcW w:w="794" w:type="dxa"/>
          </w:tcPr>
          <w:p w14:paraId="415B072B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2EC85F" w14:textId="786E9C77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767CB5A9" w14:textId="77777777" w:rsidTr="00A27C4F">
        <w:trPr>
          <w:cantSplit/>
        </w:trPr>
        <w:tc>
          <w:tcPr>
            <w:tcW w:w="794" w:type="dxa"/>
            <w:vAlign w:val="center"/>
          </w:tcPr>
          <w:p w14:paraId="1F444A14" w14:textId="2DB74879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9DAB5CA" w14:textId="2A9C3596" w:rsidR="000B5862" w:rsidRPr="005460F2" w:rsidRDefault="00732606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کدام‌یک از ابزارهای زیر برای سنجش فشار جو به کار می‌رود؟</w:t>
            </w:r>
          </w:p>
        </w:tc>
      </w:tr>
      <w:tr w:rsidR="00732606" w:rsidRPr="005460F2" w14:paraId="3DCD466D" w14:textId="77777777" w:rsidTr="00A27C4F">
        <w:trPr>
          <w:cantSplit/>
        </w:trPr>
        <w:tc>
          <w:tcPr>
            <w:tcW w:w="794" w:type="dxa"/>
          </w:tcPr>
          <w:p w14:paraId="295205D6" w14:textId="77777777" w:rsidR="00732606" w:rsidRPr="005460F2" w:rsidRDefault="00732606" w:rsidP="0073260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B6BCE1" w14:textId="77777777" w:rsidR="00732606" w:rsidRPr="005460F2" w:rsidRDefault="00732606" w:rsidP="007326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F78F148" w14:textId="5AFCAB85" w:rsidR="00732606" w:rsidRPr="005460F2" w:rsidRDefault="00732606" w:rsidP="007326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23102">
              <w:rPr>
                <w:rtl/>
              </w:rPr>
              <w:t xml:space="preserve">  هیدروگراف </w:t>
            </w:r>
          </w:p>
        </w:tc>
      </w:tr>
      <w:tr w:rsidR="00732606" w:rsidRPr="005460F2" w14:paraId="12A0836B" w14:textId="77777777" w:rsidTr="00A27C4F">
        <w:trPr>
          <w:cantSplit/>
        </w:trPr>
        <w:tc>
          <w:tcPr>
            <w:tcW w:w="794" w:type="dxa"/>
          </w:tcPr>
          <w:p w14:paraId="07139353" w14:textId="77777777" w:rsidR="00732606" w:rsidRPr="005460F2" w:rsidRDefault="00732606" w:rsidP="0073260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0794D2" w14:textId="77777777" w:rsidR="00732606" w:rsidRPr="005460F2" w:rsidRDefault="00732606" w:rsidP="007326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EE50292" w14:textId="2A4CF4DE" w:rsidR="00732606" w:rsidRPr="005460F2" w:rsidRDefault="00732606" w:rsidP="007326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23102">
              <w:rPr>
                <w:rtl/>
              </w:rPr>
              <w:t xml:space="preserve"> بادسنج </w:t>
            </w:r>
          </w:p>
        </w:tc>
      </w:tr>
      <w:tr w:rsidR="00732606" w:rsidRPr="005460F2" w14:paraId="0EDD76FA" w14:textId="77777777" w:rsidTr="00A27C4F">
        <w:trPr>
          <w:cantSplit/>
        </w:trPr>
        <w:tc>
          <w:tcPr>
            <w:tcW w:w="794" w:type="dxa"/>
          </w:tcPr>
          <w:p w14:paraId="32DE5452" w14:textId="77777777" w:rsidR="00732606" w:rsidRPr="005460F2" w:rsidRDefault="00732606" w:rsidP="0073260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55AD53" w14:textId="77777777" w:rsidR="00732606" w:rsidRPr="005460F2" w:rsidRDefault="00732606" w:rsidP="007326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E71354" w14:textId="655AC389" w:rsidR="00732606" w:rsidRPr="005460F2" w:rsidRDefault="00732606" w:rsidP="007326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23102">
              <w:rPr>
                <w:rtl/>
              </w:rPr>
              <w:t xml:space="preserve"> ترمومتر </w:t>
            </w:r>
          </w:p>
        </w:tc>
      </w:tr>
      <w:tr w:rsidR="00732606" w:rsidRPr="005460F2" w14:paraId="627D92E8" w14:textId="77777777" w:rsidTr="00A27C4F">
        <w:trPr>
          <w:cantSplit/>
        </w:trPr>
        <w:tc>
          <w:tcPr>
            <w:tcW w:w="794" w:type="dxa"/>
          </w:tcPr>
          <w:p w14:paraId="612A193A" w14:textId="77777777" w:rsidR="00732606" w:rsidRPr="005460F2" w:rsidRDefault="00732606" w:rsidP="0073260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716C00E" w14:textId="77777777" w:rsidR="00732606" w:rsidRPr="005460F2" w:rsidRDefault="00732606" w:rsidP="007326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ED2A7D6" w14:textId="660C4545" w:rsidR="00732606" w:rsidRPr="00732606" w:rsidRDefault="00732606" w:rsidP="007326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732606">
              <w:rPr>
                <w:color w:val="EE0000"/>
                <w:rtl/>
              </w:rPr>
              <w:t xml:space="preserve"> بارومتر </w:t>
            </w:r>
          </w:p>
        </w:tc>
      </w:tr>
      <w:tr w:rsidR="000B5862" w:rsidRPr="005460F2" w14:paraId="57793A93" w14:textId="77777777" w:rsidTr="00A27C4F">
        <w:trPr>
          <w:cantSplit/>
        </w:trPr>
        <w:tc>
          <w:tcPr>
            <w:tcW w:w="794" w:type="dxa"/>
          </w:tcPr>
          <w:p w14:paraId="0679CA24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94C8439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ED58BA4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18E8FA88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62BF3363" w14:textId="77777777" w:rsidTr="00A27C4F">
        <w:trPr>
          <w:cantSplit/>
        </w:trPr>
        <w:tc>
          <w:tcPr>
            <w:tcW w:w="794" w:type="dxa"/>
          </w:tcPr>
          <w:p w14:paraId="1119340A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EEE304A" w14:textId="08FF2ADA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609C1C8A" w14:textId="77777777" w:rsidTr="00A27C4F">
        <w:trPr>
          <w:cantSplit/>
        </w:trPr>
        <w:tc>
          <w:tcPr>
            <w:tcW w:w="794" w:type="dxa"/>
            <w:vAlign w:val="center"/>
          </w:tcPr>
          <w:p w14:paraId="5C23591F" w14:textId="2390225E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31ED347" w14:textId="2FA0B8DA" w:rsidR="000B5862" w:rsidRPr="005460F2" w:rsidRDefault="00732606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واحد متداول سنجش</w:t>
            </w:r>
            <w:r w:rsidRPr="0011381F">
              <w:t xml:space="preserve"> Clo </w:t>
            </w:r>
            <w:r w:rsidRPr="0011381F">
              <w:rPr>
                <w:rtl/>
              </w:rPr>
              <w:t>چیست؟</w:t>
            </w:r>
          </w:p>
        </w:tc>
      </w:tr>
      <w:tr w:rsidR="00732606" w:rsidRPr="005460F2" w14:paraId="1BF0891B" w14:textId="77777777" w:rsidTr="00A27C4F">
        <w:trPr>
          <w:cantSplit/>
        </w:trPr>
        <w:tc>
          <w:tcPr>
            <w:tcW w:w="794" w:type="dxa"/>
          </w:tcPr>
          <w:p w14:paraId="5FFFBA7D" w14:textId="77777777" w:rsidR="00732606" w:rsidRPr="005460F2" w:rsidRDefault="00732606" w:rsidP="0073260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A23DE0" w14:textId="77777777" w:rsidR="00732606" w:rsidRPr="005460F2" w:rsidRDefault="00732606" w:rsidP="007326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2CACDE" w14:textId="6BD2EB8F" w:rsidR="00732606" w:rsidRPr="005460F2" w:rsidRDefault="00732606" w:rsidP="007326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4678D">
              <w:rPr>
                <w:rtl/>
              </w:rPr>
              <w:t xml:space="preserve"> وات بر متر مربع </w:t>
            </w:r>
          </w:p>
        </w:tc>
      </w:tr>
      <w:tr w:rsidR="00732606" w:rsidRPr="005460F2" w14:paraId="024A6C04" w14:textId="77777777" w:rsidTr="00A27C4F">
        <w:trPr>
          <w:cantSplit/>
        </w:trPr>
        <w:tc>
          <w:tcPr>
            <w:tcW w:w="794" w:type="dxa"/>
          </w:tcPr>
          <w:p w14:paraId="75C89D15" w14:textId="77777777" w:rsidR="00732606" w:rsidRPr="005460F2" w:rsidRDefault="00732606" w:rsidP="0073260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3F2B63" w14:textId="77777777" w:rsidR="00732606" w:rsidRPr="005460F2" w:rsidRDefault="00732606" w:rsidP="007326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E703914" w14:textId="15A3C55D" w:rsidR="00732606" w:rsidRPr="00732606" w:rsidRDefault="00732606" w:rsidP="007326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732606">
              <w:rPr>
                <w:color w:val="EE0000"/>
                <w:rtl/>
              </w:rPr>
              <w:t xml:space="preserve"> بی‌واحد (مقدار نسبی</w:t>
            </w:r>
            <w:r w:rsidRPr="00732606">
              <w:rPr>
                <w:rFonts w:hint="cs"/>
                <w:color w:val="EE0000"/>
                <w:rtl/>
              </w:rPr>
              <w:t>)</w:t>
            </w:r>
          </w:p>
        </w:tc>
      </w:tr>
      <w:tr w:rsidR="00732606" w:rsidRPr="005460F2" w14:paraId="12D5BF05" w14:textId="77777777" w:rsidTr="00A27C4F">
        <w:trPr>
          <w:cantSplit/>
        </w:trPr>
        <w:tc>
          <w:tcPr>
            <w:tcW w:w="794" w:type="dxa"/>
          </w:tcPr>
          <w:p w14:paraId="7C1E8E52" w14:textId="77777777" w:rsidR="00732606" w:rsidRPr="005460F2" w:rsidRDefault="00732606" w:rsidP="0073260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46DAD3" w14:textId="77777777" w:rsidR="00732606" w:rsidRPr="005460F2" w:rsidRDefault="00732606" w:rsidP="007326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845A4F3" w14:textId="46D7305D" w:rsidR="00732606" w:rsidRPr="005460F2" w:rsidRDefault="00732606" w:rsidP="007326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4678D">
              <w:t xml:space="preserve"> </w:t>
            </w:r>
            <w:r w:rsidRPr="0044678D">
              <w:rPr>
                <w:rtl/>
              </w:rPr>
              <w:t xml:space="preserve"> ژول بر کیلوگرم </w:t>
            </w:r>
          </w:p>
        </w:tc>
      </w:tr>
      <w:tr w:rsidR="00732606" w:rsidRPr="005460F2" w14:paraId="4123FC94" w14:textId="77777777" w:rsidTr="00A27C4F">
        <w:trPr>
          <w:cantSplit/>
        </w:trPr>
        <w:tc>
          <w:tcPr>
            <w:tcW w:w="794" w:type="dxa"/>
          </w:tcPr>
          <w:p w14:paraId="2D0DD3E5" w14:textId="77777777" w:rsidR="00732606" w:rsidRPr="005460F2" w:rsidRDefault="00732606" w:rsidP="00732606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86D10F" w14:textId="77777777" w:rsidR="00732606" w:rsidRPr="005460F2" w:rsidRDefault="00732606" w:rsidP="00732606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D0EF042" w14:textId="486746BD" w:rsidR="00732606" w:rsidRPr="005460F2" w:rsidRDefault="00732606" w:rsidP="0073260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4678D">
              <w:rPr>
                <w:rtl/>
              </w:rPr>
              <w:t xml:space="preserve"> درجه سلسیوس </w:t>
            </w:r>
          </w:p>
        </w:tc>
      </w:tr>
      <w:tr w:rsidR="000B5862" w:rsidRPr="005460F2" w14:paraId="06A8E0A2" w14:textId="77777777" w:rsidTr="00A27C4F">
        <w:trPr>
          <w:cantSplit/>
        </w:trPr>
        <w:tc>
          <w:tcPr>
            <w:tcW w:w="794" w:type="dxa"/>
          </w:tcPr>
          <w:p w14:paraId="1C9D831F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1BC0F6E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9356965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7A04180F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7B5716FD" w14:textId="77777777" w:rsidTr="00A27C4F">
        <w:trPr>
          <w:cantSplit/>
        </w:trPr>
        <w:tc>
          <w:tcPr>
            <w:tcW w:w="794" w:type="dxa"/>
          </w:tcPr>
          <w:p w14:paraId="727742C7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49B950" w14:textId="57370DAD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4BB60CDD" w14:textId="77777777" w:rsidTr="00A27C4F">
        <w:trPr>
          <w:cantSplit/>
        </w:trPr>
        <w:tc>
          <w:tcPr>
            <w:tcW w:w="794" w:type="dxa"/>
            <w:vAlign w:val="center"/>
          </w:tcPr>
          <w:p w14:paraId="5719DB73" w14:textId="08FD799D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604A837" w14:textId="51703EEF" w:rsidR="000B5862" w:rsidRPr="005460F2" w:rsidRDefault="00AD7CED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زمان اندازه‌گیری شرایط محیطی باید چگونه انتخاب شود؟</w:t>
            </w:r>
          </w:p>
        </w:tc>
      </w:tr>
      <w:tr w:rsidR="00AD7CED" w:rsidRPr="005460F2" w14:paraId="3D1CEECA" w14:textId="77777777" w:rsidTr="00A27C4F">
        <w:trPr>
          <w:cantSplit/>
        </w:trPr>
        <w:tc>
          <w:tcPr>
            <w:tcW w:w="794" w:type="dxa"/>
          </w:tcPr>
          <w:p w14:paraId="22184DAF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968EC6C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942A766" w14:textId="0D357019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80A3D">
              <w:rPr>
                <w:rtl/>
              </w:rPr>
              <w:t xml:space="preserve"> هر زمان در طول شیفت </w:t>
            </w:r>
          </w:p>
        </w:tc>
      </w:tr>
      <w:tr w:rsidR="00AD7CED" w:rsidRPr="005460F2" w14:paraId="20A0DCA5" w14:textId="77777777" w:rsidTr="00A27C4F">
        <w:trPr>
          <w:cantSplit/>
        </w:trPr>
        <w:tc>
          <w:tcPr>
            <w:tcW w:w="794" w:type="dxa"/>
          </w:tcPr>
          <w:p w14:paraId="1A018318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70EDCAD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034B217" w14:textId="561A26E7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80A3D">
              <w:rPr>
                <w:rtl/>
              </w:rPr>
              <w:t xml:space="preserve"> در سردترین ساعت روز </w:t>
            </w:r>
          </w:p>
        </w:tc>
      </w:tr>
      <w:tr w:rsidR="00AD7CED" w:rsidRPr="005460F2" w14:paraId="41CC8AB1" w14:textId="77777777" w:rsidTr="00A27C4F">
        <w:trPr>
          <w:cantSplit/>
        </w:trPr>
        <w:tc>
          <w:tcPr>
            <w:tcW w:w="794" w:type="dxa"/>
          </w:tcPr>
          <w:p w14:paraId="563D79EF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F7BB76B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8384570" w14:textId="4453521F" w:rsidR="00AD7CED" w:rsidRPr="00AD7CED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AD7CED">
              <w:rPr>
                <w:color w:val="EE0000"/>
                <w:rtl/>
              </w:rPr>
              <w:t xml:space="preserve"> در بدترین شرایط ممکن از نظر حرارتی </w:t>
            </w:r>
          </w:p>
        </w:tc>
      </w:tr>
      <w:tr w:rsidR="00AD7CED" w:rsidRPr="005460F2" w14:paraId="74A3B0E2" w14:textId="77777777" w:rsidTr="00A27C4F">
        <w:trPr>
          <w:cantSplit/>
        </w:trPr>
        <w:tc>
          <w:tcPr>
            <w:tcW w:w="794" w:type="dxa"/>
          </w:tcPr>
          <w:p w14:paraId="5EF17A32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E9BE75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23C76BA" w14:textId="4B823FCF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80A3D">
              <w:rPr>
                <w:rtl/>
              </w:rPr>
              <w:t xml:space="preserve"> تنها در شب </w:t>
            </w:r>
          </w:p>
        </w:tc>
      </w:tr>
      <w:tr w:rsidR="000B5862" w:rsidRPr="005460F2" w14:paraId="04947D56" w14:textId="77777777" w:rsidTr="00A27C4F">
        <w:trPr>
          <w:cantSplit/>
        </w:trPr>
        <w:tc>
          <w:tcPr>
            <w:tcW w:w="794" w:type="dxa"/>
          </w:tcPr>
          <w:p w14:paraId="46C5BCD8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AEA964B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CD6408D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3CC7B9CF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32B91197" w14:textId="77777777" w:rsidTr="00A27C4F">
        <w:trPr>
          <w:cantSplit/>
        </w:trPr>
        <w:tc>
          <w:tcPr>
            <w:tcW w:w="794" w:type="dxa"/>
          </w:tcPr>
          <w:p w14:paraId="7CB94907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B33866E" w14:textId="7098C2EC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69D985CD" w14:textId="77777777" w:rsidTr="00A27C4F">
        <w:trPr>
          <w:cantSplit/>
        </w:trPr>
        <w:tc>
          <w:tcPr>
            <w:tcW w:w="794" w:type="dxa"/>
            <w:vAlign w:val="center"/>
          </w:tcPr>
          <w:p w14:paraId="00E4896D" w14:textId="24478720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78DD95" w14:textId="16BE5563" w:rsidR="000B5862" w:rsidRPr="005460F2" w:rsidRDefault="00AD7CED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هدف از استفاده از شاخص</w:t>
            </w:r>
            <w:r w:rsidRPr="0011381F">
              <w:t xml:space="preserve"> WBGT </w:t>
            </w:r>
            <w:r w:rsidRPr="0011381F">
              <w:rPr>
                <w:rtl/>
              </w:rPr>
              <w:t>چیست؟</w:t>
            </w:r>
          </w:p>
        </w:tc>
      </w:tr>
      <w:tr w:rsidR="00AD7CED" w:rsidRPr="005460F2" w14:paraId="3DBEB940" w14:textId="77777777" w:rsidTr="00A27C4F">
        <w:trPr>
          <w:cantSplit/>
        </w:trPr>
        <w:tc>
          <w:tcPr>
            <w:tcW w:w="794" w:type="dxa"/>
          </w:tcPr>
          <w:p w14:paraId="58EF0B9F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9DC028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FE19FDC" w14:textId="58A25653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810CC">
              <w:rPr>
                <w:rtl/>
              </w:rPr>
              <w:t xml:space="preserve">اندازه‌گیری دمای هسته بدن </w:t>
            </w:r>
          </w:p>
        </w:tc>
      </w:tr>
      <w:tr w:rsidR="00AD7CED" w:rsidRPr="005460F2" w14:paraId="1B388C02" w14:textId="77777777" w:rsidTr="00A27C4F">
        <w:trPr>
          <w:cantSplit/>
        </w:trPr>
        <w:tc>
          <w:tcPr>
            <w:tcW w:w="794" w:type="dxa"/>
          </w:tcPr>
          <w:p w14:paraId="58D5AFAE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C1817A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290E1F0" w14:textId="66D687B1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810CC">
              <w:rPr>
                <w:rtl/>
              </w:rPr>
              <w:t xml:space="preserve"> بررسی خطرات سرمازدگی </w:t>
            </w:r>
          </w:p>
        </w:tc>
      </w:tr>
      <w:tr w:rsidR="00AD7CED" w:rsidRPr="005460F2" w14:paraId="540E5C86" w14:textId="77777777" w:rsidTr="00A27C4F">
        <w:trPr>
          <w:cantSplit/>
        </w:trPr>
        <w:tc>
          <w:tcPr>
            <w:tcW w:w="794" w:type="dxa"/>
          </w:tcPr>
          <w:p w14:paraId="635FD7B4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EE31052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7F60444" w14:textId="4F206D76" w:rsidR="00AD7CED" w:rsidRPr="00AD7CED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AD7CED">
              <w:rPr>
                <w:color w:val="EE0000"/>
                <w:rtl/>
              </w:rPr>
              <w:t xml:space="preserve"> سنجش استرس گرمایی </w:t>
            </w:r>
          </w:p>
        </w:tc>
      </w:tr>
      <w:tr w:rsidR="00AD7CED" w:rsidRPr="005460F2" w14:paraId="72B599A7" w14:textId="77777777" w:rsidTr="00A27C4F">
        <w:trPr>
          <w:cantSplit/>
        </w:trPr>
        <w:tc>
          <w:tcPr>
            <w:tcW w:w="794" w:type="dxa"/>
          </w:tcPr>
          <w:p w14:paraId="460066E2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77BCA7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48D1042" w14:textId="2A1431BE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810CC">
              <w:rPr>
                <w:rtl/>
              </w:rPr>
              <w:t xml:space="preserve"> سنجش رطوبت نسبی </w:t>
            </w:r>
          </w:p>
        </w:tc>
      </w:tr>
      <w:tr w:rsidR="000B5862" w:rsidRPr="005460F2" w14:paraId="22E0C8B9" w14:textId="77777777" w:rsidTr="00A27C4F">
        <w:trPr>
          <w:cantSplit/>
        </w:trPr>
        <w:tc>
          <w:tcPr>
            <w:tcW w:w="794" w:type="dxa"/>
          </w:tcPr>
          <w:p w14:paraId="3BD4882A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3788DB2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E332FB0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07C106B7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0B83A767" w14:textId="77777777" w:rsidTr="00A27C4F">
        <w:trPr>
          <w:cantSplit/>
        </w:trPr>
        <w:tc>
          <w:tcPr>
            <w:tcW w:w="794" w:type="dxa"/>
          </w:tcPr>
          <w:p w14:paraId="67E020EC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5BDEEB" w14:textId="7C02974F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487DE4DF" w14:textId="77777777" w:rsidTr="00A27C4F">
        <w:trPr>
          <w:cantSplit/>
        </w:trPr>
        <w:tc>
          <w:tcPr>
            <w:tcW w:w="794" w:type="dxa"/>
            <w:vAlign w:val="center"/>
          </w:tcPr>
          <w:p w14:paraId="54B9DF93" w14:textId="1C7C3E19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9C2FD57" w14:textId="02A98B6C" w:rsidR="000B5862" w:rsidRPr="005460F2" w:rsidRDefault="00AD7CED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کدام‌یک در تعریف متابولیسم پایه</w:t>
            </w:r>
            <w:r w:rsidRPr="0011381F">
              <w:t xml:space="preserve"> (BMR) </w:t>
            </w:r>
            <w:r w:rsidRPr="0011381F">
              <w:rPr>
                <w:rtl/>
              </w:rPr>
              <w:t>ذکر نشده است؟</w:t>
            </w:r>
          </w:p>
        </w:tc>
      </w:tr>
      <w:tr w:rsidR="00AD7CED" w:rsidRPr="005460F2" w14:paraId="57A8A843" w14:textId="77777777" w:rsidTr="00A27C4F">
        <w:trPr>
          <w:cantSplit/>
        </w:trPr>
        <w:tc>
          <w:tcPr>
            <w:tcW w:w="794" w:type="dxa"/>
          </w:tcPr>
          <w:p w14:paraId="20C21901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45F49C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C5D5D3" w14:textId="77700133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5124">
              <w:rPr>
                <w:rtl/>
              </w:rPr>
              <w:t xml:space="preserve">دمای راحت محیط </w:t>
            </w:r>
          </w:p>
        </w:tc>
      </w:tr>
      <w:tr w:rsidR="00AD7CED" w:rsidRPr="005460F2" w14:paraId="5CA6D722" w14:textId="77777777" w:rsidTr="00A27C4F">
        <w:trPr>
          <w:cantSplit/>
        </w:trPr>
        <w:tc>
          <w:tcPr>
            <w:tcW w:w="794" w:type="dxa"/>
          </w:tcPr>
          <w:p w14:paraId="7C4BFD69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4594A4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A6415D8" w14:textId="1EEAFC0A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5124">
              <w:rPr>
                <w:rtl/>
              </w:rPr>
              <w:t xml:space="preserve"> استراحت کامل جسمی </w:t>
            </w:r>
          </w:p>
        </w:tc>
      </w:tr>
      <w:tr w:rsidR="00AD7CED" w:rsidRPr="005460F2" w14:paraId="5F221B91" w14:textId="77777777" w:rsidTr="00A27C4F">
        <w:trPr>
          <w:cantSplit/>
        </w:trPr>
        <w:tc>
          <w:tcPr>
            <w:tcW w:w="794" w:type="dxa"/>
          </w:tcPr>
          <w:p w14:paraId="07982120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3B8012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FAD1C43" w14:textId="37D3BE83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55124">
              <w:rPr>
                <w:rtl/>
              </w:rPr>
              <w:t xml:space="preserve"> استراحت کامل فکری </w:t>
            </w:r>
          </w:p>
        </w:tc>
      </w:tr>
      <w:tr w:rsidR="00AD7CED" w:rsidRPr="005460F2" w14:paraId="5F32368B" w14:textId="77777777" w:rsidTr="00A27C4F">
        <w:trPr>
          <w:cantSplit/>
        </w:trPr>
        <w:tc>
          <w:tcPr>
            <w:tcW w:w="794" w:type="dxa"/>
          </w:tcPr>
          <w:p w14:paraId="3A8872CD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A8F63F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2FFB8536" w14:textId="514067E1" w:rsidR="00AD7CED" w:rsidRPr="00AD7CED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AD7CED">
              <w:rPr>
                <w:color w:val="EE0000"/>
                <w:rtl/>
              </w:rPr>
              <w:t xml:space="preserve"> فعالیت فیزیکی سبک </w:t>
            </w:r>
          </w:p>
        </w:tc>
      </w:tr>
      <w:tr w:rsidR="000B5862" w:rsidRPr="005460F2" w14:paraId="2C1D1FA6" w14:textId="77777777" w:rsidTr="00A27C4F">
        <w:trPr>
          <w:cantSplit/>
        </w:trPr>
        <w:tc>
          <w:tcPr>
            <w:tcW w:w="794" w:type="dxa"/>
          </w:tcPr>
          <w:p w14:paraId="246348BE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FEA5720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EC50866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50B3D932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638A2B37" w14:textId="77777777" w:rsidTr="00A27C4F">
        <w:trPr>
          <w:cantSplit/>
        </w:trPr>
        <w:tc>
          <w:tcPr>
            <w:tcW w:w="794" w:type="dxa"/>
          </w:tcPr>
          <w:p w14:paraId="46F9F80B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EAD906A" w14:textId="523B9262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37F77EC5" w14:textId="77777777" w:rsidTr="00A27C4F">
        <w:trPr>
          <w:cantSplit/>
        </w:trPr>
        <w:tc>
          <w:tcPr>
            <w:tcW w:w="794" w:type="dxa"/>
            <w:vAlign w:val="center"/>
          </w:tcPr>
          <w:p w14:paraId="46A8CECC" w14:textId="65670CA4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5123E93" w14:textId="471CD860" w:rsidR="000B5862" w:rsidRPr="005460F2" w:rsidRDefault="00AD7CED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در فرمول محاسبه متابولیسم کلی فرد، کدام عامل باید لحاظ شود؟</w:t>
            </w:r>
          </w:p>
        </w:tc>
      </w:tr>
      <w:tr w:rsidR="00AD7CED" w:rsidRPr="005460F2" w14:paraId="53E1B454" w14:textId="77777777" w:rsidTr="00A27C4F">
        <w:trPr>
          <w:cantSplit/>
        </w:trPr>
        <w:tc>
          <w:tcPr>
            <w:tcW w:w="794" w:type="dxa"/>
          </w:tcPr>
          <w:p w14:paraId="2CC71E97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DED4438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25F0F7B" w14:textId="0385E2C0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</w:pPr>
            <w:r w:rsidRPr="00721291">
              <w:rPr>
                <w:rtl/>
              </w:rPr>
              <w:t xml:space="preserve">نوع لباس </w:t>
            </w:r>
          </w:p>
        </w:tc>
      </w:tr>
      <w:tr w:rsidR="00AD7CED" w:rsidRPr="005460F2" w14:paraId="35808DAC" w14:textId="77777777" w:rsidTr="00A27C4F">
        <w:trPr>
          <w:cantSplit/>
        </w:trPr>
        <w:tc>
          <w:tcPr>
            <w:tcW w:w="794" w:type="dxa"/>
          </w:tcPr>
          <w:p w14:paraId="14CFE1C5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150196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EEA81C0" w14:textId="42589300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21291">
              <w:rPr>
                <w:rtl/>
              </w:rPr>
              <w:t xml:space="preserve"> دمای پوست </w:t>
            </w:r>
          </w:p>
        </w:tc>
      </w:tr>
      <w:tr w:rsidR="00AD7CED" w:rsidRPr="005460F2" w14:paraId="7146E74E" w14:textId="77777777" w:rsidTr="00A27C4F">
        <w:trPr>
          <w:cantSplit/>
        </w:trPr>
        <w:tc>
          <w:tcPr>
            <w:tcW w:w="794" w:type="dxa"/>
          </w:tcPr>
          <w:p w14:paraId="1FC7E11E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140960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5B87AAB" w14:textId="5B0C4A21" w:rsidR="00AD7CED" w:rsidRPr="00AD7CED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AD7CED">
              <w:rPr>
                <w:color w:val="EE0000"/>
                <w:rtl/>
              </w:rPr>
              <w:t xml:space="preserve"> زمان انجام هر فعالیت </w:t>
            </w:r>
          </w:p>
        </w:tc>
      </w:tr>
      <w:tr w:rsidR="00AD7CED" w:rsidRPr="005460F2" w14:paraId="028A481D" w14:textId="77777777" w:rsidTr="00A27C4F">
        <w:trPr>
          <w:cantSplit/>
        </w:trPr>
        <w:tc>
          <w:tcPr>
            <w:tcW w:w="794" w:type="dxa"/>
          </w:tcPr>
          <w:p w14:paraId="48249ED6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FEE4931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37AA149" w14:textId="0184B9BF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21291">
              <w:rPr>
                <w:rtl/>
              </w:rPr>
              <w:t xml:space="preserve"> فشار جو</w:t>
            </w:r>
          </w:p>
        </w:tc>
      </w:tr>
      <w:tr w:rsidR="000B5862" w:rsidRPr="005460F2" w14:paraId="2C6FB96E" w14:textId="77777777" w:rsidTr="00A27C4F">
        <w:trPr>
          <w:cantSplit/>
        </w:trPr>
        <w:tc>
          <w:tcPr>
            <w:tcW w:w="794" w:type="dxa"/>
          </w:tcPr>
          <w:p w14:paraId="0DFD24CE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379A304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458351B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32BF2EAD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45CB26EA" w14:textId="77777777" w:rsidTr="00A27C4F">
        <w:trPr>
          <w:cantSplit/>
        </w:trPr>
        <w:tc>
          <w:tcPr>
            <w:tcW w:w="794" w:type="dxa"/>
          </w:tcPr>
          <w:p w14:paraId="6C767B9D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87118A5" w14:textId="345777FB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0587D2C0" w14:textId="77777777" w:rsidTr="00A27C4F">
        <w:trPr>
          <w:cantSplit/>
        </w:trPr>
        <w:tc>
          <w:tcPr>
            <w:tcW w:w="794" w:type="dxa"/>
            <w:vAlign w:val="center"/>
          </w:tcPr>
          <w:p w14:paraId="1DA0C8F5" w14:textId="081912D5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C4A32B3" w14:textId="1D6FC456" w:rsidR="000B5862" w:rsidRPr="005460F2" w:rsidRDefault="00AD7CED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نقش اصلی بادسنج حرارتی چیست</w:t>
            </w:r>
            <w:r>
              <w:rPr>
                <w:rFonts w:hint="cs"/>
                <w:rtl/>
              </w:rPr>
              <w:t>؟</w:t>
            </w:r>
          </w:p>
        </w:tc>
      </w:tr>
      <w:tr w:rsidR="00AD7CED" w:rsidRPr="005460F2" w14:paraId="79DFC6B8" w14:textId="77777777" w:rsidTr="00A27C4F">
        <w:trPr>
          <w:cantSplit/>
        </w:trPr>
        <w:tc>
          <w:tcPr>
            <w:tcW w:w="794" w:type="dxa"/>
          </w:tcPr>
          <w:p w14:paraId="46ACBB6F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B9F6731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D46A2C8" w14:textId="490DA524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A74EF">
              <w:rPr>
                <w:rtl/>
              </w:rPr>
              <w:t xml:space="preserve">اندازه‌گیری دمای محیط </w:t>
            </w:r>
          </w:p>
        </w:tc>
      </w:tr>
      <w:tr w:rsidR="00AD7CED" w:rsidRPr="005460F2" w14:paraId="659DAE87" w14:textId="77777777" w:rsidTr="00A27C4F">
        <w:trPr>
          <w:cantSplit/>
        </w:trPr>
        <w:tc>
          <w:tcPr>
            <w:tcW w:w="794" w:type="dxa"/>
          </w:tcPr>
          <w:p w14:paraId="18D7688C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D28553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951790D" w14:textId="2B8521AF" w:rsidR="00AD7CED" w:rsidRPr="00AD7CED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AD7CED">
              <w:rPr>
                <w:color w:val="EE0000"/>
                <w:rtl/>
              </w:rPr>
              <w:t xml:space="preserve"> تعیین سرعت جریان هوا </w:t>
            </w:r>
          </w:p>
        </w:tc>
      </w:tr>
      <w:tr w:rsidR="00AD7CED" w:rsidRPr="005460F2" w14:paraId="756D7567" w14:textId="77777777" w:rsidTr="00A27C4F">
        <w:trPr>
          <w:cantSplit/>
        </w:trPr>
        <w:tc>
          <w:tcPr>
            <w:tcW w:w="794" w:type="dxa"/>
          </w:tcPr>
          <w:p w14:paraId="6D3D63D5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72BC6B5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572EFFD" w14:textId="2D69F49E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A74EF">
              <w:rPr>
                <w:rtl/>
              </w:rPr>
              <w:t xml:space="preserve"> اندازه‌گیری فشار جو </w:t>
            </w:r>
          </w:p>
        </w:tc>
      </w:tr>
      <w:tr w:rsidR="00AD7CED" w:rsidRPr="005460F2" w14:paraId="3723C337" w14:textId="77777777" w:rsidTr="00A27C4F">
        <w:trPr>
          <w:cantSplit/>
        </w:trPr>
        <w:tc>
          <w:tcPr>
            <w:tcW w:w="794" w:type="dxa"/>
          </w:tcPr>
          <w:p w14:paraId="033DEEFA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A05985A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43B2A2FE" w14:textId="54DA1429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A74EF">
              <w:rPr>
                <w:rtl/>
              </w:rPr>
              <w:t xml:space="preserve"> سنجش تابش خورشید </w:t>
            </w:r>
          </w:p>
        </w:tc>
      </w:tr>
      <w:tr w:rsidR="000B5862" w:rsidRPr="005460F2" w14:paraId="3369F5CF" w14:textId="77777777" w:rsidTr="00A27C4F">
        <w:trPr>
          <w:cantSplit/>
        </w:trPr>
        <w:tc>
          <w:tcPr>
            <w:tcW w:w="794" w:type="dxa"/>
          </w:tcPr>
          <w:p w14:paraId="7204DFC2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008F9F5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6CC7378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5FAF16DD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02D9F0D5" w14:textId="77777777" w:rsidTr="00A27C4F">
        <w:trPr>
          <w:cantSplit/>
        </w:trPr>
        <w:tc>
          <w:tcPr>
            <w:tcW w:w="794" w:type="dxa"/>
          </w:tcPr>
          <w:p w14:paraId="2194884B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A3D75B8" w14:textId="0D20DD08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4BE1D789" w14:textId="77777777" w:rsidTr="00A27C4F">
        <w:trPr>
          <w:cantSplit/>
        </w:trPr>
        <w:tc>
          <w:tcPr>
            <w:tcW w:w="794" w:type="dxa"/>
            <w:vAlign w:val="center"/>
          </w:tcPr>
          <w:p w14:paraId="7DF8DED0" w14:textId="643512DA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F88BDB0" w14:textId="3A549D93" w:rsidR="000B5862" w:rsidRPr="005460F2" w:rsidRDefault="00AD7CED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اثرات بهداشتی ناشی از استرس سرمایی کدام‌اند؟</w:t>
            </w:r>
          </w:p>
        </w:tc>
      </w:tr>
      <w:tr w:rsidR="00AD7CED" w:rsidRPr="005460F2" w14:paraId="781E52CF" w14:textId="77777777" w:rsidTr="00A27C4F">
        <w:trPr>
          <w:cantSplit/>
        </w:trPr>
        <w:tc>
          <w:tcPr>
            <w:tcW w:w="794" w:type="dxa"/>
          </w:tcPr>
          <w:p w14:paraId="3216915D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D37A86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A102313" w14:textId="71D70DB6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A750E">
              <w:rPr>
                <w:rtl/>
              </w:rPr>
              <w:t xml:space="preserve"> کرامپ گرمایی، خستگی </w:t>
            </w:r>
          </w:p>
        </w:tc>
      </w:tr>
      <w:tr w:rsidR="00AD7CED" w:rsidRPr="005460F2" w14:paraId="6832A5E6" w14:textId="77777777" w:rsidTr="00A27C4F">
        <w:trPr>
          <w:cantSplit/>
        </w:trPr>
        <w:tc>
          <w:tcPr>
            <w:tcW w:w="794" w:type="dxa"/>
          </w:tcPr>
          <w:p w14:paraId="3E5BD745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45E4682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FC3DE45" w14:textId="6235E23F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A750E">
              <w:rPr>
                <w:rtl/>
              </w:rPr>
              <w:t xml:space="preserve"> سوختگی، عرق‌ریزی </w:t>
            </w:r>
          </w:p>
        </w:tc>
      </w:tr>
      <w:tr w:rsidR="00AD7CED" w:rsidRPr="005460F2" w14:paraId="4869C6A7" w14:textId="77777777" w:rsidTr="00A27C4F">
        <w:trPr>
          <w:cantSplit/>
        </w:trPr>
        <w:tc>
          <w:tcPr>
            <w:tcW w:w="794" w:type="dxa"/>
          </w:tcPr>
          <w:p w14:paraId="7A136887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59E0C89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B53C999" w14:textId="483570B7" w:rsidR="00AD7CED" w:rsidRPr="00AD7CED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AD7CED">
              <w:rPr>
                <w:color w:val="EE0000"/>
                <w:rtl/>
              </w:rPr>
              <w:t xml:space="preserve"> کهیر، سرمازدگی </w:t>
            </w:r>
          </w:p>
        </w:tc>
      </w:tr>
      <w:tr w:rsidR="00AD7CED" w:rsidRPr="005460F2" w14:paraId="3512DF75" w14:textId="77777777" w:rsidTr="00A27C4F">
        <w:trPr>
          <w:cantSplit/>
        </w:trPr>
        <w:tc>
          <w:tcPr>
            <w:tcW w:w="794" w:type="dxa"/>
          </w:tcPr>
          <w:p w14:paraId="1CF6C6DE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237F017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7027A18" w14:textId="4531F08D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A750E">
              <w:rPr>
                <w:rtl/>
              </w:rPr>
              <w:t xml:space="preserve"> ضعف گرمایی </w:t>
            </w:r>
          </w:p>
        </w:tc>
      </w:tr>
      <w:tr w:rsidR="000B5862" w:rsidRPr="005460F2" w14:paraId="3B8916F8" w14:textId="77777777" w:rsidTr="00A27C4F">
        <w:trPr>
          <w:cantSplit/>
        </w:trPr>
        <w:tc>
          <w:tcPr>
            <w:tcW w:w="794" w:type="dxa"/>
          </w:tcPr>
          <w:p w14:paraId="30136558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323B2A3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EC90A15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44F3536A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4C0566DE" w14:textId="77777777" w:rsidTr="00A27C4F">
        <w:trPr>
          <w:cantSplit/>
        </w:trPr>
        <w:tc>
          <w:tcPr>
            <w:tcW w:w="794" w:type="dxa"/>
          </w:tcPr>
          <w:p w14:paraId="1B9FD0CD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1A10DA" w14:textId="37B4F5BF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10147D0A" w14:textId="77777777" w:rsidTr="00A27C4F">
        <w:trPr>
          <w:cantSplit/>
        </w:trPr>
        <w:tc>
          <w:tcPr>
            <w:tcW w:w="794" w:type="dxa"/>
            <w:vAlign w:val="center"/>
          </w:tcPr>
          <w:p w14:paraId="06482D2A" w14:textId="12E878C0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9F967EC" w14:textId="06D4A8E9" w:rsidR="000B5862" w:rsidRPr="005460F2" w:rsidRDefault="00AD7CED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چه زمانی باید از میانگین‌گیری ارتفاعی</w:t>
            </w:r>
            <w:r w:rsidRPr="0011381F">
              <w:t xml:space="preserve"> WBGT </w:t>
            </w:r>
            <w:r w:rsidRPr="0011381F">
              <w:rPr>
                <w:rtl/>
              </w:rPr>
              <w:t>استفاده کرد؟</w:t>
            </w:r>
          </w:p>
        </w:tc>
      </w:tr>
      <w:tr w:rsidR="00AD7CED" w:rsidRPr="005460F2" w14:paraId="79B0B1D7" w14:textId="77777777" w:rsidTr="00A27C4F">
        <w:trPr>
          <w:cantSplit/>
        </w:trPr>
        <w:tc>
          <w:tcPr>
            <w:tcW w:w="794" w:type="dxa"/>
          </w:tcPr>
          <w:p w14:paraId="7D0D93DD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CEE7E13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4674AE3" w14:textId="7778A68B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FCF">
              <w:rPr>
                <w:rtl/>
              </w:rPr>
              <w:t xml:space="preserve"> دمای محیط کمتر از ۲۵ درجه باشد </w:t>
            </w:r>
          </w:p>
        </w:tc>
      </w:tr>
      <w:tr w:rsidR="00AD7CED" w:rsidRPr="005460F2" w14:paraId="06C4BC0E" w14:textId="77777777" w:rsidTr="00A27C4F">
        <w:trPr>
          <w:cantSplit/>
        </w:trPr>
        <w:tc>
          <w:tcPr>
            <w:tcW w:w="794" w:type="dxa"/>
          </w:tcPr>
          <w:p w14:paraId="0AA37AF9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B14B4B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8A255DB" w14:textId="6A9A0C98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FCF">
              <w:rPr>
                <w:rtl/>
              </w:rPr>
              <w:t xml:space="preserve"> تابش مستقیم وجود داشته باشد </w:t>
            </w:r>
          </w:p>
        </w:tc>
      </w:tr>
      <w:tr w:rsidR="00AD7CED" w:rsidRPr="005460F2" w14:paraId="05EB56EF" w14:textId="77777777" w:rsidTr="00A27C4F">
        <w:trPr>
          <w:cantSplit/>
        </w:trPr>
        <w:tc>
          <w:tcPr>
            <w:tcW w:w="794" w:type="dxa"/>
          </w:tcPr>
          <w:p w14:paraId="446F248D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6DA094A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5A35472" w14:textId="32E204DA" w:rsidR="00AD7CED" w:rsidRPr="00AD7CED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AD7CED">
              <w:rPr>
                <w:color w:val="EE0000"/>
                <w:rtl/>
              </w:rPr>
              <w:t xml:space="preserve"> اختلاف دما در ارتفاع بیش از ۵</w:t>
            </w:r>
            <w:r w:rsidRPr="00AD7CED">
              <w:rPr>
                <w:rFonts w:cs="Times New Roman" w:hint="cs"/>
                <w:color w:val="EE0000"/>
                <w:rtl/>
              </w:rPr>
              <w:t>٪</w:t>
            </w:r>
            <w:r w:rsidRPr="00AD7CED">
              <w:rPr>
                <w:color w:val="EE0000"/>
                <w:rtl/>
              </w:rPr>
              <w:t xml:space="preserve"> </w:t>
            </w:r>
            <w:r w:rsidRPr="00AD7CED">
              <w:rPr>
                <w:rFonts w:hint="cs"/>
                <w:color w:val="EE0000"/>
                <w:rtl/>
              </w:rPr>
              <w:t>باشد</w:t>
            </w:r>
            <w:r w:rsidRPr="00AD7CED">
              <w:rPr>
                <w:color w:val="EE0000"/>
                <w:rtl/>
              </w:rPr>
              <w:t xml:space="preserve"> </w:t>
            </w:r>
          </w:p>
        </w:tc>
      </w:tr>
      <w:tr w:rsidR="00AD7CED" w:rsidRPr="005460F2" w14:paraId="080E8C4A" w14:textId="77777777" w:rsidTr="00A27C4F">
        <w:trPr>
          <w:cantSplit/>
        </w:trPr>
        <w:tc>
          <w:tcPr>
            <w:tcW w:w="794" w:type="dxa"/>
          </w:tcPr>
          <w:p w14:paraId="3072C72C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4FAD3D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B5D73A" w14:textId="23E0ECAC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55FCF">
              <w:rPr>
                <w:rtl/>
              </w:rPr>
              <w:t xml:space="preserve"> فقط در فصول سرد</w:t>
            </w:r>
          </w:p>
        </w:tc>
      </w:tr>
      <w:tr w:rsidR="000B5862" w:rsidRPr="005460F2" w14:paraId="332C5BCE" w14:textId="77777777" w:rsidTr="00A27C4F">
        <w:trPr>
          <w:cantSplit/>
        </w:trPr>
        <w:tc>
          <w:tcPr>
            <w:tcW w:w="794" w:type="dxa"/>
          </w:tcPr>
          <w:p w14:paraId="3128998C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D975F34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A13BE0A" w14:textId="33BE03AD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49890773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3B0A1A9D" w14:textId="77777777" w:rsidTr="00A27C4F">
        <w:trPr>
          <w:cantSplit/>
        </w:trPr>
        <w:tc>
          <w:tcPr>
            <w:tcW w:w="794" w:type="dxa"/>
          </w:tcPr>
          <w:p w14:paraId="416563D7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B40AAA" w14:textId="667A84B7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3B9C53C1" w14:textId="77777777" w:rsidTr="00A27C4F">
        <w:trPr>
          <w:cantSplit/>
        </w:trPr>
        <w:tc>
          <w:tcPr>
            <w:tcW w:w="794" w:type="dxa"/>
            <w:vAlign w:val="center"/>
          </w:tcPr>
          <w:p w14:paraId="0DABC05F" w14:textId="30938335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FFACFE" w14:textId="5D025C7F" w:rsidR="000B5862" w:rsidRPr="005460F2" w:rsidRDefault="00AD7CED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متداول‌ترین روش برای تعیین میزان متابولیسم چیست</w:t>
            </w:r>
            <w:r>
              <w:rPr>
                <w:rFonts w:hint="cs"/>
                <w:rtl/>
              </w:rPr>
              <w:t>؟</w:t>
            </w:r>
          </w:p>
        </w:tc>
      </w:tr>
      <w:tr w:rsidR="00AD7CED" w:rsidRPr="005460F2" w14:paraId="6A4B39F8" w14:textId="77777777" w:rsidTr="00A27C4F">
        <w:trPr>
          <w:cantSplit/>
        </w:trPr>
        <w:tc>
          <w:tcPr>
            <w:tcW w:w="794" w:type="dxa"/>
          </w:tcPr>
          <w:p w14:paraId="7745F7E4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43CB6E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DE0207E" w14:textId="46B6EF9A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2A15">
              <w:rPr>
                <w:rtl/>
              </w:rPr>
              <w:t xml:space="preserve">استفاده از کالری‌متر </w:t>
            </w:r>
          </w:p>
        </w:tc>
      </w:tr>
      <w:tr w:rsidR="00AD7CED" w:rsidRPr="005460F2" w14:paraId="13BC8846" w14:textId="77777777" w:rsidTr="00A27C4F">
        <w:trPr>
          <w:cantSplit/>
        </w:trPr>
        <w:tc>
          <w:tcPr>
            <w:tcW w:w="794" w:type="dxa"/>
          </w:tcPr>
          <w:p w14:paraId="62FBC1C6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45AB3C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5EC7029F" w14:textId="7312D490" w:rsidR="00AD7CED" w:rsidRPr="00AD7CED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AD7CED">
              <w:rPr>
                <w:color w:val="EE0000"/>
                <w:rtl/>
              </w:rPr>
              <w:t xml:space="preserve"> جدول‌های توصیه‌شده وزارت بهداشت </w:t>
            </w:r>
          </w:p>
        </w:tc>
      </w:tr>
      <w:tr w:rsidR="00AD7CED" w:rsidRPr="005460F2" w14:paraId="0502A64F" w14:textId="77777777" w:rsidTr="00A27C4F">
        <w:trPr>
          <w:cantSplit/>
        </w:trPr>
        <w:tc>
          <w:tcPr>
            <w:tcW w:w="794" w:type="dxa"/>
          </w:tcPr>
          <w:p w14:paraId="42C4983B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B10EF1F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3B22A04" w14:textId="34718E8D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2A15">
              <w:rPr>
                <w:rtl/>
              </w:rPr>
              <w:t xml:space="preserve"> بررسی رنگ پوست </w:t>
            </w:r>
          </w:p>
        </w:tc>
      </w:tr>
      <w:tr w:rsidR="00AD7CED" w:rsidRPr="005460F2" w14:paraId="77B33C20" w14:textId="77777777" w:rsidTr="00A27C4F">
        <w:trPr>
          <w:cantSplit/>
        </w:trPr>
        <w:tc>
          <w:tcPr>
            <w:tcW w:w="794" w:type="dxa"/>
          </w:tcPr>
          <w:p w14:paraId="51B2E9C8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BF89A0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A0FB582" w14:textId="037682FB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2A15">
              <w:rPr>
                <w:rtl/>
              </w:rPr>
              <w:t xml:space="preserve"> استفاده از بادسنج </w:t>
            </w:r>
          </w:p>
        </w:tc>
      </w:tr>
      <w:tr w:rsidR="000B5862" w:rsidRPr="005460F2" w14:paraId="1D61D8AE" w14:textId="77777777" w:rsidTr="00A27C4F">
        <w:trPr>
          <w:cantSplit/>
        </w:trPr>
        <w:tc>
          <w:tcPr>
            <w:tcW w:w="794" w:type="dxa"/>
          </w:tcPr>
          <w:p w14:paraId="32169A27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8248DD4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D7E4D3A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7A13C4C1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23684289" w14:textId="77777777" w:rsidTr="00A27C4F">
        <w:trPr>
          <w:cantSplit/>
        </w:trPr>
        <w:tc>
          <w:tcPr>
            <w:tcW w:w="794" w:type="dxa"/>
          </w:tcPr>
          <w:p w14:paraId="4A9E39EF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321668F" w14:textId="1FEFA2AA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681E346F" w14:textId="77777777" w:rsidTr="00A27C4F">
        <w:trPr>
          <w:cantSplit/>
        </w:trPr>
        <w:tc>
          <w:tcPr>
            <w:tcW w:w="794" w:type="dxa"/>
            <w:vAlign w:val="center"/>
          </w:tcPr>
          <w:p w14:paraId="71CD394A" w14:textId="0EF79775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91BBC93" w14:textId="3550AF87" w:rsidR="000B5862" w:rsidRPr="005460F2" w:rsidRDefault="00AD7CED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در صورتی که فتیله دماسنج تر خشک شود، چه مشکلی پیش می‌آید</w:t>
            </w:r>
            <w:r>
              <w:rPr>
                <w:rFonts w:hint="cs"/>
                <w:rtl/>
              </w:rPr>
              <w:t>؟</w:t>
            </w:r>
          </w:p>
        </w:tc>
      </w:tr>
      <w:tr w:rsidR="00AD7CED" w:rsidRPr="005460F2" w14:paraId="583BF3BD" w14:textId="77777777" w:rsidTr="00A27C4F">
        <w:trPr>
          <w:cantSplit/>
        </w:trPr>
        <w:tc>
          <w:tcPr>
            <w:tcW w:w="794" w:type="dxa"/>
          </w:tcPr>
          <w:p w14:paraId="69CE68C7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968E0F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0D4A146" w14:textId="0F7A77AF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B029C">
              <w:rPr>
                <w:rtl/>
              </w:rPr>
              <w:t>افزایش دمای تابشی</w:t>
            </w:r>
          </w:p>
        </w:tc>
      </w:tr>
      <w:tr w:rsidR="00AD7CED" w:rsidRPr="005460F2" w14:paraId="3E95B502" w14:textId="77777777" w:rsidTr="00A27C4F">
        <w:trPr>
          <w:cantSplit/>
        </w:trPr>
        <w:tc>
          <w:tcPr>
            <w:tcW w:w="794" w:type="dxa"/>
          </w:tcPr>
          <w:p w14:paraId="0F02766D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85E220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740DE1C" w14:textId="684E2B92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B029C">
              <w:rPr>
                <w:rtl/>
              </w:rPr>
              <w:t xml:space="preserve">  افزایش فشار هوا </w:t>
            </w:r>
          </w:p>
        </w:tc>
      </w:tr>
      <w:tr w:rsidR="00AD7CED" w:rsidRPr="005460F2" w14:paraId="062B7EE9" w14:textId="77777777" w:rsidTr="00A27C4F">
        <w:trPr>
          <w:cantSplit/>
        </w:trPr>
        <w:tc>
          <w:tcPr>
            <w:tcW w:w="794" w:type="dxa"/>
          </w:tcPr>
          <w:p w14:paraId="104DE998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0713DC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29195C5" w14:textId="19EA6652" w:rsidR="00AD7CED" w:rsidRPr="00AD7CED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AD7CED">
              <w:rPr>
                <w:color w:val="EE0000"/>
                <w:rtl/>
              </w:rPr>
              <w:t xml:space="preserve"> کاهش دقت دمای تر </w:t>
            </w:r>
          </w:p>
        </w:tc>
      </w:tr>
      <w:tr w:rsidR="00AD7CED" w:rsidRPr="005460F2" w14:paraId="26F1283A" w14:textId="77777777" w:rsidTr="00A27C4F">
        <w:trPr>
          <w:cantSplit/>
        </w:trPr>
        <w:tc>
          <w:tcPr>
            <w:tcW w:w="794" w:type="dxa"/>
          </w:tcPr>
          <w:p w14:paraId="4DB06A0A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3E0E0B9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519B993" w14:textId="506408F1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B029C">
              <w:rPr>
                <w:rtl/>
              </w:rPr>
              <w:t xml:space="preserve"> هیچ مشکلی ندارد </w:t>
            </w:r>
          </w:p>
        </w:tc>
      </w:tr>
      <w:tr w:rsidR="000B5862" w:rsidRPr="005460F2" w14:paraId="46E84B7A" w14:textId="77777777" w:rsidTr="00A27C4F">
        <w:trPr>
          <w:cantSplit/>
        </w:trPr>
        <w:tc>
          <w:tcPr>
            <w:tcW w:w="794" w:type="dxa"/>
          </w:tcPr>
          <w:p w14:paraId="0CA0FB29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6D00F51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F1BDA9A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32E5CDF3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7495B5E3" w14:textId="77777777" w:rsidTr="00A27C4F">
        <w:trPr>
          <w:cantSplit/>
        </w:trPr>
        <w:tc>
          <w:tcPr>
            <w:tcW w:w="794" w:type="dxa"/>
          </w:tcPr>
          <w:p w14:paraId="6B1380E5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644B30C" w14:textId="483C0E6E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300C8CDC" w14:textId="77777777" w:rsidTr="00A27C4F">
        <w:trPr>
          <w:cantSplit/>
        </w:trPr>
        <w:tc>
          <w:tcPr>
            <w:tcW w:w="794" w:type="dxa"/>
            <w:vAlign w:val="center"/>
          </w:tcPr>
          <w:p w14:paraId="2E6FC033" w14:textId="097BE002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02D2C63" w14:textId="04807C42" w:rsidR="000B5862" w:rsidRPr="005460F2" w:rsidRDefault="00AD7CED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کدام‌یک از شاخص‌های زیر از نوع تحلیلی است؟</w:t>
            </w:r>
          </w:p>
        </w:tc>
      </w:tr>
      <w:tr w:rsidR="00AD7CED" w:rsidRPr="005460F2" w14:paraId="7311007B" w14:textId="77777777" w:rsidTr="00A27C4F">
        <w:trPr>
          <w:cantSplit/>
        </w:trPr>
        <w:tc>
          <w:tcPr>
            <w:tcW w:w="794" w:type="dxa"/>
          </w:tcPr>
          <w:p w14:paraId="6C84A4EB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B7B2C6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5222E2" w14:textId="7BCD2B01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F3FB2">
              <w:t>WBGT</w:t>
            </w:r>
          </w:p>
        </w:tc>
      </w:tr>
      <w:tr w:rsidR="00AD7CED" w:rsidRPr="005460F2" w14:paraId="2401303E" w14:textId="77777777" w:rsidTr="00A27C4F">
        <w:trPr>
          <w:cantSplit/>
        </w:trPr>
        <w:tc>
          <w:tcPr>
            <w:tcW w:w="794" w:type="dxa"/>
          </w:tcPr>
          <w:p w14:paraId="6E4C5A5A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2332FA7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0B7BE03" w14:textId="08F7C8C1" w:rsidR="00AD7CED" w:rsidRPr="00AD7CED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AD7CED">
              <w:rPr>
                <w:color w:val="EE0000"/>
              </w:rPr>
              <w:t xml:space="preserve"> PPD </w:t>
            </w:r>
          </w:p>
        </w:tc>
      </w:tr>
      <w:tr w:rsidR="00AD7CED" w:rsidRPr="005460F2" w14:paraId="0E098864" w14:textId="77777777" w:rsidTr="00A27C4F">
        <w:trPr>
          <w:cantSplit/>
        </w:trPr>
        <w:tc>
          <w:tcPr>
            <w:tcW w:w="794" w:type="dxa"/>
          </w:tcPr>
          <w:p w14:paraId="5CA47902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CC31B28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3F58C05" w14:textId="24DD47E4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F3FB2">
              <w:t xml:space="preserve">CET </w:t>
            </w:r>
          </w:p>
        </w:tc>
      </w:tr>
      <w:tr w:rsidR="00AD7CED" w:rsidRPr="005460F2" w14:paraId="2676471B" w14:textId="77777777" w:rsidTr="00A27C4F">
        <w:trPr>
          <w:cantSplit/>
        </w:trPr>
        <w:tc>
          <w:tcPr>
            <w:tcW w:w="794" w:type="dxa"/>
          </w:tcPr>
          <w:p w14:paraId="1EC21F60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3A5E73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2461A93" w14:textId="581BBD02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F3FB2">
              <w:t xml:space="preserve">ET </w:t>
            </w:r>
          </w:p>
        </w:tc>
      </w:tr>
      <w:tr w:rsidR="000B5862" w:rsidRPr="005460F2" w14:paraId="75548AF6" w14:textId="77777777" w:rsidTr="00A27C4F">
        <w:trPr>
          <w:cantSplit/>
        </w:trPr>
        <w:tc>
          <w:tcPr>
            <w:tcW w:w="794" w:type="dxa"/>
          </w:tcPr>
          <w:p w14:paraId="22929826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CE3AC43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D464009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5F7BF660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2310B97D" w14:textId="77777777" w:rsidTr="00A27C4F">
        <w:trPr>
          <w:cantSplit/>
        </w:trPr>
        <w:tc>
          <w:tcPr>
            <w:tcW w:w="794" w:type="dxa"/>
          </w:tcPr>
          <w:p w14:paraId="0D04021D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DD1C21D" w14:textId="231AF130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925633" w:rsidRPr="005460F2" w14:paraId="3D0340BE" w14:textId="77777777" w:rsidTr="00A27C4F">
        <w:trPr>
          <w:cantSplit/>
        </w:trPr>
        <w:tc>
          <w:tcPr>
            <w:tcW w:w="794" w:type="dxa"/>
            <w:vAlign w:val="center"/>
          </w:tcPr>
          <w:p w14:paraId="53A8BA10" w14:textId="26A7EE34" w:rsidR="00925633" w:rsidRPr="005460F2" w:rsidRDefault="00925633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AF6E6DC" w14:textId="4FD02DB0" w:rsidR="00925633" w:rsidRPr="005460F2" w:rsidRDefault="00AD7CED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شاخص</w:t>
            </w:r>
            <w:r w:rsidRPr="0011381F">
              <w:t xml:space="preserve"> WBGT </w:t>
            </w:r>
            <w:r w:rsidRPr="0011381F">
              <w:rPr>
                <w:rtl/>
              </w:rPr>
              <w:t>برای محاسبه استرس گرمایی در محیط‌های بسته از کدام فرمول استفاده می‌کند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AD7CED" w:rsidRPr="005460F2" w14:paraId="3560A722" w14:textId="77777777" w:rsidTr="00A27C4F">
        <w:trPr>
          <w:cantSplit/>
        </w:trPr>
        <w:tc>
          <w:tcPr>
            <w:tcW w:w="794" w:type="dxa"/>
          </w:tcPr>
          <w:p w14:paraId="40D7830E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6CB753F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5DBE76" w14:textId="0F50B818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</w:pPr>
            <w:r w:rsidRPr="003C7770">
              <w:t xml:space="preserve">WBGT = 0.7Tnwb + 0.2Tg + 0.1Ta </w:t>
            </w:r>
          </w:p>
        </w:tc>
      </w:tr>
      <w:tr w:rsidR="00AD7CED" w:rsidRPr="005460F2" w14:paraId="2785E5E9" w14:textId="77777777" w:rsidTr="00A27C4F">
        <w:trPr>
          <w:cantSplit/>
        </w:trPr>
        <w:tc>
          <w:tcPr>
            <w:tcW w:w="794" w:type="dxa"/>
          </w:tcPr>
          <w:p w14:paraId="57F89D44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B61257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EEA8F3D" w14:textId="26B33308" w:rsidR="00AD7CED" w:rsidRPr="00AD7CED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AD7CED">
              <w:rPr>
                <w:color w:val="EE0000"/>
              </w:rPr>
              <w:t xml:space="preserve">WBGT = 0.7Tnwb + 0.3Tg </w:t>
            </w:r>
          </w:p>
        </w:tc>
      </w:tr>
      <w:tr w:rsidR="00AD7CED" w:rsidRPr="005460F2" w14:paraId="13A88D17" w14:textId="77777777" w:rsidTr="00A27C4F">
        <w:trPr>
          <w:cantSplit/>
        </w:trPr>
        <w:tc>
          <w:tcPr>
            <w:tcW w:w="794" w:type="dxa"/>
          </w:tcPr>
          <w:p w14:paraId="56D1F1D0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368E0E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AF49296" w14:textId="43B98A3B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C7770">
              <w:t xml:space="preserve">WBGT = 0.3Tnwb + 0.7Tg </w:t>
            </w:r>
          </w:p>
        </w:tc>
      </w:tr>
      <w:tr w:rsidR="00AD7CED" w:rsidRPr="005460F2" w14:paraId="0336CB8D" w14:textId="77777777" w:rsidTr="00A27C4F">
        <w:trPr>
          <w:cantSplit/>
        </w:trPr>
        <w:tc>
          <w:tcPr>
            <w:tcW w:w="794" w:type="dxa"/>
          </w:tcPr>
          <w:p w14:paraId="443963ED" w14:textId="77777777" w:rsidR="00AD7CED" w:rsidRPr="005460F2" w:rsidRDefault="00AD7CED" w:rsidP="00AD7CE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8BB5A41" w14:textId="77777777" w:rsidR="00AD7CED" w:rsidRPr="005460F2" w:rsidRDefault="00AD7CED" w:rsidP="00AD7CE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68263AD" w14:textId="3FF8C87C" w:rsidR="00AD7CED" w:rsidRPr="005460F2" w:rsidRDefault="00AD7CED" w:rsidP="00AD7C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C7770">
              <w:t xml:space="preserve">WBGT = </w:t>
            </w:r>
            <w:proofErr w:type="spellStart"/>
            <w:r w:rsidRPr="003C7770">
              <w:t>Tnwb</w:t>
            </w:r>
            <w:proofErr w:type="spellEnd"/>
            <w:r w:rsidRPr="003C7770">
              <w:t xml:space="preserve"> + </w:t>
            </w:r>
            <w:proofErr w:type="spellStart"/>
            <w:r w:rsidRPr="003C7770">
              <w:t>Tg</w:t>
            </w:r>
            <w:proofErr w:type="spellEnd"/>
            <w:r w:rsidRPr="003C7770">
              <w:t xml:space="preserve"> + Ta </w:t>
            </w:r>
          </w:p>
        </w:tc>
      </w:tr>
      <w:tr w:rsidR="00925633" w:rsidRPr="005460F2" w14:paraId="24A67C8E" w14:textId="77777777" w:rsidTr="00A27C4F">
        <w:trPr>
          <w:cantSplit/>
        </w:trPr>
        <w:tc>
          <w:tcPr>
            <w:tcW w:w="794" w:type="dxa"/>
          </w:tcPr>
          <w:p w14:paraId="682BA2AF" w14:textId="77777777" w:rsidR="00925633" w:rsidRPr="005460F2" w:rsidRDefault="00925633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D0CF1D5" w14:textId="77777777" w:rsidR="00925633" w:rsidRPr="005460F2" w:rsidRDefault="00925633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748C040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384E2711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6C8CD98D" w14:textId="77777777" w:rsidTr="00A27C4F">
        <w:trPr>
          <w:cantSplit/>
        </w:trPr>
        <w:tc>
          <w:tcPr>
            <w:tcW w:w="794" w:type="dxa"/>
          </w:tcPr>
          <w:p w14:paraId="5378DCFD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EC2A6FB" w14:textId="0725F793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925633" w:rsidRPr="005460F2" w14:paraId="22799C5A" w14:textId="77777777" w:rsidTr="00A27C4F">
        <w:trPr>
          <w:cantSplit/>
        </w:trPr>
        <w:tc>
          <w:tcPr>
            <w:tcW w:w="794" w:type="dxa"/>
            <w:vAlign w:val="center"/>
          </w:tcPr>
          <w:p w14:paraId="7282E56A" w14:textId="76FE1236" w:rsidR="00925633" w:rsidRPr="005460F2" w:rsidRDefault="00925633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2A802A1" w14:textId="0049FF10" w:rsidR="00925633" w:rsidRPr="005460F2" w:rsidRDefault="00FD0D8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در چه ارتفاعی باید دماسنج‌ها برای محاسبه</w:t>
            </w:r>
            <w:r w:rsidRPr="0011381F">
              <w:t xml:space="preserve"> WBGT </w:t>
            </w:r>
            <w:r w:rsidRPr="0011381F">
              <w:rPr>
                <w:rtl/>
              </w:rPr>
              <w:t>در حالت ایستاده قرار گیرند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FD0D8E" w:rsidRPr="005460F2" w14:paraId="08B11D33" w14:textId="77777777" w:rsidTr="00A27C4F">
        <w:trPr>
          <w:cantSplit/>
        </w:trPr>
        <w:tc>
          <w:tcPr>
            <w:tcW w:w="794" w:type="dxa"/>
          </w:tcPr>
          <w:p w14:paraId="2E6FF593" w14:textId="77777777" w:rsidR="00FD0D8E" w:rsidRPr="005460F2" w:rsidRDefault="00FD0D8E" w:rsidP="00FD0D8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2CC9D1" w14:textId="77777777" w:rsidR="00FD0D8E" w:rsidRPr="005460F2" w:rsidRDefault="00FD0D8E" w:rsidP="00FD0D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947205C" w14:textId="1D72DD47" w:rsidR="00FD0D8E" w:rsidRPr="00FD0D8E" w:rsidRDefault="00FD0D8E" w:rsidP="00FD0D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FD0D8E">
              <w:rPr>
                <w:rFonts w:hint="cs"/>
                <w:color w:val="EE0000"/>
                <w:rtl/>
              </w:rPr>
              <w:t>7/1، 1/1، 1/0 متر</w:t>
            </w:r>
            <w:r w:rsidRPr="00FD0D8E">
              <w:rPr>
                <w:color w:val="EE0000"/>
                <w:rtl/>
              </w:rPr>
              <w:t xml:space="preserve"> </w:t>
            </w:r>
          </w:p>
        </w:tc>
      </w:tr>
      <w:tr w:rsidR="00FD0D8E" w:rsidRPr="005460F2" w14:paraId="35D0CDF3" w14:textId="77777777" w:rsidTr="00A27C4F">
        <w:trPr>
          <w:cantSplit/>
        </w:trPr>
        <w:tc>
          <w:tcPr>
            <w:tcW w:w="794" w:type="dxa"/>
          </w:tcPr>
          <w:p w14:paraId="0DB9F4B6" w14:textId="77777777" w:rsidR="00FD0D8E" w:rsidRPr="005460F2" w:rsidRDefault="00FD0D8E" w:rsidP="00FD0D8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EDB306" w14:textId="77777777" w:rsidR="00FD0D8E" w:rsidRPr="005460F2" w:rsidRDefault="00FD0D8E" w:rsidP="00FD0D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6F9BCE8" w14:textId="5A9FB40C" w:rsidR="00FD0D8E" w:rsidRPr="005460F2" w:rsidRDefault="00FD0D8E" w:rsidP="00FD0D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B5FAD">
              <w:rPr>
                <w:rtl/>
              </w:rPr>
              <w:t xml:space="preserve"> ۱/۱</w:t>
            </w:r>
            <w:r w:rsidRPr="00CB5FAD">
              <w:rPr>
                <w:rFonts w:hint="cs"/>
                <w:rtl/>
              </w:rPr>
              <w:t>، 4/1</w:t>
            </w:r>
            <w:r w:rsidRPr="00CB5FAD">
              <w:rPr>
                <w:rtl/>
              </w:rPr>
              <w:t>، ۱/</w:t>
            </w:r>
            <w:r w:rsidRPr="00CB5FAD">
              <w:rPr>
                <w:rFonts w:hint="cs"/>
                <w:rtl/>
              </w:rPr>
              <w:t>0</w:t>
            </w:r>
            <w:r w:rsidRPr="00CB5FAD">
              <w:rPr>
                <w:rtl/>
              </w:rPr>
              <w:t xml:space="preserve"> متر </w:t>
            </w:r>
          </w:p>
        </w:tc>
      </w:tr>
      <w:tr w:rsidR="00FD0D8E" w:rsidRPr="005460F2" w14:paraId="1D399844" w14:textId="77777777" w:rsidTr="00A27C4F">
        <w:trPr>
          <w:cantSplit/>
        </w:trPr>
        <w:tc>
          <w:tcPr>
            <w:tcW w:w="794" w:type="dxa"/>
          </w:tcPr>
          <w:p w14:paraId="2679A990" w14:textId="77777777" w:rsidR="00FD0D8E" w:rsidRPr="005460F2" w:rsidRDefault="00FD0D8E" w:rsidP="00FD0D8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46ABB54" w14:textId="77777777" w:rsidR="00FD0D8E" w:rsidRPr="005460F2" w:rsidRDefault="00FD0D8E" w:rsidP="00FD0D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2DA139F8" w14:textId="3BCB2699" w:rsidR="00FD0D8E" w:rsidRPr="005460F2" w:rsidRDefault="00FD0D8E" w:rsidP="00FD0D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B5FAD">
              <w:rPr>
                <w:rtl/>
              </w:rPr>
              <w:t xml:space="preserve"> </w:t>
            </w:r>
            <w:r w:rsidRPr="00CB5FAD">
              <w:rPr>
                <w:rFonts w:hint="cs"/>
                <w:rtl/>
              </w:rPr>
              <w:t>5</w:t>
            </w:r>
            <w:r w:rsidRPr="00CB5FAD">
              <w:rPr>
                <w:rtl/>
              </w:rPr>
              <w:t>/</w:t>
            </w:r>
            <w:r w:rsidRPr="00CB5FAD">
              <w:rPr>
                <w:rFonts w:hint="cs"/>
                <w:rtl/>
              </w:rPr>
              <w:t>0</w:t>
            </w:r>
            <w:r w:rsidRPr="00CB5FAD">
              <w:rPr>
                <w:rtl/>
              </w:rPr>
              <w:t>، ۱، ۱/</w:t>
            </w:r>
            <w:r w:rsidRPr="00CB5FAD">
              <w:rPr>
                <w:rFonts w:hint="cs"/>
                <w:rtl/>
              </w:rPr>
              <w:t>0</w:t>
            </w:r>
            <w:r w:rsidRPr="00CB5FAD">
              <w:rPr>
                <w:rtl/>
              </w:rPr>
              <w:t xml:space="preserve"> متر</w:t>
            </w:r>
          </w:p>
        </w:tc>
      </w:tr>
      <w:tr w:rsidR="00FD0D8E" w:rsidRPr="005460F2" w14:paraId="694DA5EF" w14:textId="77777777" w:rsidTr="00A27C4F">
        <w:trPr>
          <w:cantSplit/>
        </w:trPr>
        <w:tc>
          <w:tcPr>
            <w:tcW w:w="794" w:type="dxa"/>
          </w:tcPr>
          <w:p w14:paraId="459332E2" w14:textId="77777777" w:rsidR="00FD0D8E" w:rsidRPr="005460F2" w:rsidRDefault="00FD0D8E" w:rsidP="00FD0D8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B13DB33" w14:textId="77777777" w:rsidR="00FD0D8E" w:rsidRPr="005460F2" w:rsidRDefault="00FD0D8E" w:rsidP="00FD0D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3CCF7DE" w14:textId="7B94872E" w:rsidR="00FD0D8E" w:rsidRPr="005460F2" w:rsidRDefault="00FD0D8E" w:rsidP="00FD0D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B5FAD">
              <w:rPr>
                <w:rtl/>
              </w:rPr>
              <w:t xml:space="preserve">  ۱، ۱/</w:t>
            </w:r>
            <w:r w:rsidRPr="00CB5FAD">
              <w:rPr>
                <w:rFonts w:hint="cs"/>
                <w:rtl/>
              </w:rPr>
              <w:t>1</w:t>
            </w:r>
            <w:r w:rsidRPr="00CB5FAD">
              <w:rPr>
                <w:rtl/>
              </w:rPr>
              <w:t xml:space="preserve">، ۲ متر </w:t>
            </w:r>
          </w:p>
        </w:tc>
      </w:tr>
      <w:tr w:rsidR="00925633" w:rsidRPr="005460F2" w14:paraId="778B9789" w14:textId="77777777" w:rsidTr="00A27C4F">
        <w:trPr>
          <w:cantSplit/>
        </w:trPr>
        <w:tc>
          <w:tcPr>
            <w:tcW w:w="794" w:type="dxa"/>
          </w:tcPr>
          <w:p w14:paraId="62E3BB0E" w14:textId="77777777" w:rsidR="00925633" w:rsidRPr="005460F2" w:rsidRDefault="00925633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58C043E" w14:textId="77777777" w:rsidR="00925633" w:rsidRPr="005460F2" w:rsidRDefault="00925633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B2D49E6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03484A2D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0F4C2FE8" w14:textId="77777777" w:rsidTr="00A27C4F">
        <w:trPr>
          <w:cantSplit/>
        </w:trPr>
        <w:tc>
          <w:tcPr>
            <w:tcW w:w="794" w:type="dxa"/>
          </w:tcPr>
          <w:p w14:paraId="2099D654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8C02B5B" w14:textId="75220CFD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4F9F1D3B" w14:textId="77777777" w:rsidTr="00A27C4F">
        <w:trPr>
          <w:cantSplit/>
        </w:trPr>
        <w:tc>
          <w:tcPr>
            <w:tcW w:w="794" w:type="dxa"/>
            <w:vAlign w:val="center"/>
          </w:tcPr>
          <w:p w14:paraId="78D695B2" w14:textId="79185085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B39B344" w14:textId="38BA830C" w:rsidR="000B5862" w:rsidRPr="005460F2" w:rsidRDefault="00FD0D8E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کدام‌یک از تجهیزات برای اندازه‌گیری رطوبت نسبی استفاده می‌شود؟</w:t>
            </w:r>
          </w:p>
        </w:tc>
      </w:tr>
      <w:tr w:rsidR="00FD0D8E" w:rsidRPr="005460F2" w14:paraId="2A23CBBE" w14:textId="77777777" w:rsidTr="00A27C4F">
        <w:trPr>
          <w:cantSplit/>
        </w:trPr>
        <w:tc>
          <w:tcPr>
            <w:tcW w:w="794" w:type="dxa"/>
          </w:tcPr>
          <w:p w14:paraId="26313EFF" w14:textId="77777777" w:rsidR="00FD0D8E" w:rsidRPr="005460F2" w:rsidRDefault="00FD0D8E" w:rsidP="00FD0D8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A4A78F4" w14:textId="77777777" w:rsidR="00FD0D8E" w:rsidRPr="005460F2" w:rsidRDefault="00FD0D8E" w:rsidP="00FD0D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260F0AF3" w14:textId="685029C3" w:rsidR="00FD0D8E" w:rsidRPr="005460F2" w:rsidRDefault="00FD0D8E" w:rsidP="00FD0D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17ECF">
              <w:rPr>
                <w:rtl/>
              </w:rPr>
              <w:t xml:space="preserve">کاتا </w:t>
            </w:r>
          </w:p>
        </w:tc>
      </w:tr>
      <w:tr w:rsidR="00FD0D8E" w:rsidRPr="005460F2" w14:paraId="7ED11D4D" w14:textId="77777777" w:rsidTr="00A27C4F">
        <w:trPr>
          <w:cantSplit/>
        </w:trPr>
        <w:tc>
          <w:tcPr>
            <w:tcW w:w="794" w:type="dxa"/>
          </w:tcPr>
          <w:p w14:paraId="3A4C0C18" w14:textId="77777777" w:rsidR="00FD0D8E" w:rsidRPr="005460F2" w:rsidRDefault="00FD0D8E" w:rsidP="00FD0D8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78C6EB" w14:textId="77777777" w:rsidR="00FD0D8E" w:rsidRPr="005460F2" w:rsidRDefault="00FD0D8E" w:rsidP="00FD0D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E73E2D0" w14:textId="665EFAF9" w:rsidR="00FD0D8E" w:rsidRPr="005460F2" w:rsidRDefault="00FD0D8E" w:rsidP="00FD0D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17ECF">
              <w:rPr>
                <w:rtl/>
              </w:rPr>
              <w:t xml:space="preserve"> بادسنج </w:t>
            </w:r>
          </w:p>
        </w:tc>
      </w:tr>
      <w:tr w:rsidR="00FD0D8E" w:rsidRPr="005460F2" w14:paraId="3806A83D" w14:textId="77777777" w:rsidTr="00A27C4F">
        <w:trPr>
          <w:cantSplit/>
        </w:trPr>
        <w:tc>
          <w:tcPr>
            <w:tcW w:w="794" w:type="dxa"/>
          </w:tcPr>
          <w:p w14:paraId="375E07B6" w14:textId="77777777" w:rsidR="00FD0D8E" w:rsidRPr="005460F2" w:rsidRDefault="00FD0D8E" w:rsidP="00FD0D8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5AAAF5" w14:textId="77777777" w:rsidR="00FD0D8E" w:rsidRPr="005460F2" w:rsidRDefault="00FD0D8E" w:rsidP="00FD0D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A5D4AAE" w14:textId="64CF1A31" w:rsidR="00FD0D8E" w:rsidRPr="005460F2" w:rsidRDefault="00FD0D8E" w:rsidP="00FD0D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17ECF">
              <w:rPr>
                <w:rtl/>
              </w:rPr>
              <w:t xml:space="preserve"> </w:t>
            </w:r>
            <w:r w:rsidRPr="00BB795D">
              <w:rPr>
                <w:color w:val="EE0000"/>
                <w:rtl/>
              </w:rPr>
              <w:t xml:space="preserve">آسمن </w:t>
            </w:r>
          </w:p>
        </w:tc>
      </w:tr>
      <w:tr w:rsidR="00FD0D8E" w:rsidRPr="005460F2" w14:paraId="51E0AA1E" w14:textId="77777777" w:rsidTr="00A27C4F">
        <w:trPr>
          <w:cantSplit/>
        </w:trPr>
        <w:tc>
          <w:tcPr>
            <w:tcW w:w="794" w:type="dxa"/>
          </w:tcPr>
          <w:p w14:paraId="7270FA62" w14:textId="77777777" w:rsidR="00FD0D8E" w:rsidRPr="005460F2" w:rsidRDefault="00FD0D8E" w:rsidP="00FD0D8E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34273B7" w14:textId="77777777" w:rsidR="00FD0D8E" w:rsidRPr="005460F2" w:rsidRDefault="00FD0D8E" w:rsidP="00FD0D8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75E25E5" w14:textId="782CADAD" w:rsidR="00FD0D8E" w:rsidRPr="005460F2" w:rsidRDefault="00FD0D8E" w:rsidP="00FD0D8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17ECF">
              <w:rPr>
                <w:rtl/>
              </w:rPr>
              <w:t xml:space="preserve"> بادسنج حرارتی </w:t>
            </w:r>
          </w:p>
        </w:tc>
      </w:tr>
      <w:tr w:rsidR="000B5862" w:rsidRPr="005460F2" w14:paraId="50196DE0" w14:textId="77777777" w:rsidTr="00A27C4F">
        <w:trPr>
          <w:cantSplit/>
        </w:trPr>
        <w:tc>
          <w:tcPr>
            <w:tcW w:w="794" w:type="dxa"/>
          </w:tcPr>
          <w:p w14:paraId="32EB1844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00EBA9B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B164674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5D6B7875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2194A407" w14:textId="77777777" w:rsidTr="00A27C4F">
        <w:trPr>
          <w:cantSplit/>
        </w:trPr>
        <w:tc>
          <w:tcPr>
            <w:tcW w:w="794" w:type="dxa"/>
          </w:tcPr>
          <w:p w14:paraId="63356C80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3904ADC" w14:textId="22939094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43A44BD4" w14:textId="77777777" w:rsidTr="00A27C4F">
        <w:trPr>
          <w:cantSplit/>
        </w:trPr>
        <w:tc>
          <w:tcPr>
            <w:tcW w:w="794" w:type="dxa"/>
            <w:vAlign w:val="center"/>
          </w:tcPr>
          <w:p w14:paraId="5E656CAB" w14:textId="66B0359E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406CAF0" w14:textId="4D8C1464" w:rsidR="000B5862" w:rsidRPr="005460F2" w:rsidRDefault="00BB795D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افزایش گرما در محیط کار می‌تواند موجب کدام‌یک از موارد زیر شود؟</w:t>
            </w:r>
          </w:p>
        </w:tc>
      </w:tr>
      <w:tr w:rsidR="00BB795D" w:rsidRPr="005460F2" w14:paraId="0ED8E009" w14:textId="77777777" w:rsidTr="00A27C4F">
        <w:trPr>
          <w:cantSplit/>
        </w:trPr>
        <w:tc>
          <w:tcPr>
            <w:tcW w:w="794" w:type="dxa"/>
          </w:tcPr>
          <w:p w14:paraId="10FDDA90" w14:textId="77777777" w:rsidR="00BB795D" w:rsidRPr="005460F2" w:rsidRDefault="00BB795D" w:rsidP="00BB795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5B671EB" w14:textId="77777777" w:rsidR="00BB795D" w:rsidRPr="005460F2" w:rsidRDefault="00BB795D" w:rsidP="00BB795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33D39A2" w14:textId="70F898A7" w:rsidR="00BB795D" w:rsidRPr="005460F2" w:rsidRDefault="00BB795D" w:rsidP="00BB795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D3233">
              <w:rPr>
                <w:rtl/>
              </w:rPr>
              <w:t xml:space="preserve">  کاهش بهره‌وری </w:t>
            </w:r>
          </w:p>
        </w:tc>
      </w:tr>
      <w:tr w:rsidR="00BB795D" w:rsidRPr="005460F2" w14:paraId="39F56454" w14:textId="77777777" w:rsidTr="00A27C4F">
        <w:trPr>
          <w:cantSplit/>
        </w:trPr>
        <w:tc>
          <w:tcPr>
            <w:tcW w:w="794" w:type="dxa"/>
          </w:tcPr>
          <w:p w14:paraId="31176734" w14:textId="77777777" w:rsidR="00BB795D" w:rsidRPr="005460F2" w:rsidRDefault="00BB795D" w:rsidP="00BB795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9DEF6A0" w14:textId="77777777" w:rsidR="00BB795D" w:rsidRPr="005460F2" w:rsidRDefault="00BB795D" w:rsidP="00BB795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9A855EE" w14:textId="0C0542FF" w:rsidR="00BB795D" w:rsidRPr="005460F2" w:rsidRDefault="00BB795D" w:rsidP="00BB795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D3233">
              <w:rPr>
                <w:rtl/>
              </w:rPr>
              <w:t xml:space="preserve"> افزایش تصادف شغلی </w:t>
            </w:r>
          </w:p>
        </w:tc>
      </w:tr>
      <w:tr w:rsidR="00BB795D" w:rsidRPr="005460F2" w14:paraId="5F630DD6" w14:textId="77777777" w:rsidTr="00A27C4F">
        <w:trPr>
          <w:cantSplit/>
        </w:trPr>
        <w:tc>
          <w:tcPr>
            <w:tcW w:w="794" w:type="dxa"/>
          </w:tcPr>
          <w:p w14:paraId="1616AE54" w14:textId="77777777" w:rsidR="00BB795D" w:rsidRPr="005460F2" w:rsidRDefault="00BB795D" w:rsidP="00BB795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2A8EC0" w14:textId="77777777" w:rsidR="00BB795D" w:rsidRPr="005460F2" w:rsidRDefault="00BB795D" w:rsidP="00BB795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EB34B78" w14:textId="40E7DBB9" w:rsidR="00BB795D" w:rsidRPr="005460F2" w:rsidRDefault="00BB795D" w:rsidP="00BB795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D3233">
              <w:rPr>
                <w:rtl/>
              </w:rPr>
              <w:t xml:space="preserve"> بروز بیماری‌های شغلی </w:t>
            </w:r>
          </w:p>
        </w:tc>
      </w:tr>
      <w:tr w:rsidR="00BB795D" w:rsidRPr="005460F2" w14:paraId="43897DB8" w14:textId="77777777" w:rsidTr="00A27C4F">
        <w:trPr>
          <w:cantSplit/>
        </w:trPr>
        <w:tc>
          <w:tcPr>
            <w:tcW w:w="794" w:type="dxa"/>
          </w:tcPr>
          <w:p w14:paraId="7616C360" w14:textId="77777777" w:rsidR="00BB795D" w:rsidRPr="005460F2" w:rsidRDefault="00BB795D" w:rsidP="00BB795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5224A5" w14:textId="77777777" w:rsidR="00BB795D" w:rsidRPr="005460F2" w:rsidRDefault="00BB795D" w:rsidP="00BB795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454C801" w14:textId="19E50CB2" w:rsidR="00BB795D" w:rsidRPr="00BB795D" w:rsidRDefault="00BB795D" w:rsidP="00BB795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B795D">
              <w:rPr>
                <w:color w:val="EE0000"/>
                <w:rtl/>
              </w:rPr>
              <w:t xml:space="preserve"> همه موارد </w:t>
            </w:r>
          </w:p>
        </w:tc>
      </w:tr>
      <w:tr w:rsidR="000B5862" w:rsidRPr="005460F2" w14:paraId="781C81A5" w14:textId="77777777" w:rsidTr="00A27C4F">
        <w:trPr>
          <w:cantSplit/>
        </w:trPr>
        <w:tc>
          <w:tcPr>
            <w:tcW w:w="794" w:type="dxa"/>
          </w:tcPr>
          <w:p w14:paraId="0CA8CDE5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2EF79B2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315B7B5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282CAD32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7989590C" w14:textId="77777777" w:rsidTr="00A27C4F">
        <w:trPr>
          <w:cantSplit/>
        </w:trPr>
        <w:tc>
          <w:tcPr>
            <w:tcW w:w="794" w:type="dxa"/>
          </w:tcPr>
          <w:p w14:paraId="4C22DFA6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EAC4B5" w14:textId="449E156F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7CF0DEEE" w14:textId="77777777" w:rsidTr="00A27C4F">
        <w:trPr>
          <w:cantSplit/>
        </w:trPr>
        <w:tc>
          <w:tcPr>
            <w:tcW w:w="794" w:type="dxa"/>
            <w:vAlign w:val="center"/>
          </w:tcPr>
          <w:p w14:paraId="252A26F5" w14:textId="78C84B77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D2559BF" w14:textId="32F28E09" w:rsidR="000B5862" w:rsidRPr="005460F2" w:rsidRDefault="00BB795D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برای اندازه‌گیری دقیق</w:t>
            </w:r>
            <w:r w:rsidRPr="0011381F">
              <w:t xml:space="preserve"> WBGT </w:t>
            </w:r>
            <w:r w:rsidRPr="0011381F">
              <w:rPr>
                <w:rtl/>
              </w:rPr>
              <w:t>در مشاغل با شرایط نوسانی، از چه روشی استفاده می‌شود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BB795D" w:rsidRPr="005460F2" w14:paraId="0C88073B" w14:textId="77777777" w:rsidTr="00A27C4F">
        <w:trPr>
          <w:cantSplit/>
        </w:trPr>
        <w:tc>
          <w:tcPr>
            <w:tcW w:w="794" w:type="dxa"/>
          </w:tcPr>
          <w:p w14:paraId="3FA55BE7" w14:textId="77777777" w:rsidR="00BB795D" w:rsidRPr="005460F2" w:rsidRDefault="00BB795D" w:rsidP="00BB795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C3881B" w14:textId="77777777" w:rsidR="00BB795D" w:rsidRPr="005460F2" w:rsidRDefault="00BB795D" w:rsidP="00BB795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9494FD1" w14:textId="36F52AEE" w:rsidR="00BB795D" w:rsidRPr="005460F2" w:rsidRDefault="00BB795D" w:rsidP="00BB795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A0187">
              <w:rPr>
                <w:rtl/>
              </w:rPr>
              <w:t xml:space="preserve">میانگین ساده دماها </w:t>
            </w:r>
          </w:p>
        </w:tc>
      </w:tr>
      <w:tr w:rsidR="00BB795D" w:rsidRPr="005460F2" w14:paraId="1EF4A42D" w14:textId="77777777" w:rsidTr="00A27C4F">
        <w:trPr>
          <w:cantSplit/>
        </w:trPr>
        <w:tc>
          <w:tcPr>
            <w:tcW w:w="794" w:type="dxa"/>
          </w:tcPr>
          <w:p w14:paraId="598A111D" w14:textId="77777777" w:rsidR="00BB795D" w:rsidRPr="005460F2" w:rsidRDefault="00BB795D" w:rsidP="00BB795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0BF6598" w14:textId="77777777" w:rsidR="00BB795D" w:rsidRPr="005460F2" w:rsidRDefault="00BB795D" w:rsidP="00BB795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9A94CD0" w14:textId="767CAE9F" w:rsidR="00BB795D" w:rsidRPr="005460F2" w:rsidRDefault="00BB795D" w:rsidP="00BB795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A0187">
              <w:rPr>
                <w:rtl/>
              </w:rPr>
              <w:t xml:space="preserve"> حداقل و حداکثر دما </w:t>
            </w:r>
          </w:p>
        </w:tc>
      </w:tr>
      <w:tr w:rsidR="00BB795D" w:rsidRPr="005460F2" w14:paraId="509BA571" w14:textId="77777777" w:rsidTr="00A27C4F">
        <w:trPr>
          <w:cantSplit/>
        </w:trPr>
        <w:tc>
          <w:tcPr>
            <w:tcW w:w="794" w:type="dxa"/>
          </w:tcPr>
          <w:p w14:paraId="2A4B194E" w14:textId="77777777" w:rsidR="00BB795D" w:rsidRPr="005460F2" w:rsidRDefault="00BB795D" w:rsidP="00BB795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E169FB4" w14:textId="77777777" w:rsidR="00BB795D" w:rsidRPr="005460F2" w:rsidRDefault="00BB795D" w:rsidP="00BB795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4F9721D" w14:textId="2843F283" w:rsidR="00BB795D" w:rsidRPr="00BB795D" w:rsidRDefault="00BB795D" w:rsidP="00BB795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B795D">
              <w:rPr>
                <w:color w:val="EE0000"/>
                <w:rtl/>
              </w:rPr>
              <w:t xml:space="preserve"> میانگین وزنی زمانی</w:t>
            </w:r>
            <w:r w:rsidRPr="00BB795D">
              <w:rPr>
                <w:color w:val="EE0000"/>
              </w:rPr>
              <w:t xml:space="preserve"> (TWA) </w:t>
            </w:r>
          </w:p>
        </w:tc>
      </w:tr>
      <w:tr w:rsidR="00BB795D" w:rsidRPr="005460F2" w14:paraId="69552476" w14:textId="77777777" w:rsidTr="00A27C4F">
        <w:trPr>
          <w:cantSplit/>
        </w:trPr>
        <w:tc>
          <w:tcPr>
            <w:tcW w:w="794" w:type="dxa"/>
          </w:tcPr>
          <w:p w14:paraId="7E26B0E5" w14:textId="77777777" w:rsidR="00BB795D" w:rsidRPr="005460F2" w:rsidRDefault="00BB795D" w:rsidP="00BB795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5D4105" w14:textId="77777777" w:rsidR="00BB795D" w:rsidRPr="005460F2" w:rsidRDefault="00BB795D" w:rsidP="00BB795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D943228" w14:textId="51BB6308" w:rsidR="00BB795D" w:rsidRPr="005460F2" w:rsidRDefault="00BB795D" w:rsidP="00BB795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A0187">
              <w:rPr>
                <w:rtl/>
              </w:rPr>
              <w:t xml:space="preserve"> شاخص</w:t>
            </w:r>
            <w:r w:rsidRPr="002A0187">
              <w:t xml:space="preserve"> Clo </w:t>
            </w:r>
          </w:p>
        </w:tc>
      </w:tr>
      <w:tr w:rsidR="000B5862" w:rsidRPr="005460F2" w14:paraId="702CDF7F" w14:textId="77777777" w:rsidTr="00A27C4F">
        <w:trPr>
          <w:cantSplit/>
        </w:trPr>
        <w:tc>
          <w:tcPr>
            <w:tcW w:w="794" w:type="dxa"/>
          </w:tcPr>
          <w:p w14:paraId="0264AD7F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6B608074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0D6DE625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48D3FC7E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696CEDDF" w14:textId="77777777" w:rsidTr="00A27C4F">
        <w:trPr>
          <w:cantSplit/>
        </w:trPr>
        <w:tc>
          <w:tcPr>
            <w:tcW w:w="794" w:type="dxa"/>
          </w:tcPr>
          <w:p w14:paraId="13F2C884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403309D" w14:textId="4DF0C649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0D798E73" w14:textId="77777777" w:rsidTr="00A27C4F">
        <w:trPr>
          <w:cantSplit/>
        </w:trPr>
        <w:tc>
          <w:tcPr>
            <w:tcW w:w="794" w:type="dxa"/>
            <w:vAlign w:val="center"/>
          </w:tcPr>
          <w:p w14:paraId="12EE6100" w14:textId="2A0E4D05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E0C006F" w14:textId="4F97DE5E" w:rsidR="000B5862" w:rsidRPr="005460F2" w:rsidRDefault="00BB795D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با افزایش متابولیسم، مقدار</w:t>
            </w:r>
            <w:r w:rsidRPr="0011381F">
              <w:t xml:space="preserve"> WBGT </w:t>
            </w:r>
            <w:r w:rsidRPr="0011381F">
              <w:rPr>
                <w:rtl/>
              </w:rPr>
              <w:t>مجاز باید چه تغییری کند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BB795D" w:rsidRPr="005460F2" w14:paraId="5D04D905" w14:textId="77777777" w:rsidTr="00A27C4F">
        <w:trPr>
          <w:cantSplit/>
        </w:trPr>
        <w:tc>
          <w:tcPr>
            <w:tcW w:w="794" w:type="dxa"/>
          </w:tcPr>
          <w:p w14:paraId="0B5A8961" w14:textId="77777777" w:rsidR="00BB795D" w:rsidRPr="005460F2" w:rsidRDefault="00BB795D" w:rsidP="00BB795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B54F92C" w14:textId="77777777" w:rsidR="00BB795D" w:rsidRPr="005460F2" w:rsidRDefault="00BB795D" w:rsidP="00BB795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75E7E9E4" w14:textId="72FC0437" w:rsidR="00BB795D" w:rsidRPr="005460F2" w:rsidRDefault="00BB795D" w:rsidP="00BB795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56A30">
              <w:rPr>
                <w:rtl/>
              </w:rPr>
              <w:t xml:space="preserve"> افزایش یابد </w:t>
            </w:r>
          </w:p>
        </w:tc>
      </w:tr>
      <w:tr w:rsidR="00BB795D" w:rsidRPr="005460F2" w14:paraId="64A6A1C9" w14:textId="77777777" w:rsidTr="00A27C4F">
        <w:trPr>
          <w:cantSplit/>
        </w:trPr>
        <w:tc>
          <w:tcPr>
            <w:tcW w:w="794" w:type="dxa"/>
          </w:tcPr>
          <w:p w14:paraId="1E068523" w14:textId="77777777" w:rsidR="00BB795D" w:rsidRPr="005460F2" w:rsidRDefault="00BB795D" w:rsidP="00BB795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2E4DE7" w14:textId="77777777" w:rsidR="00BB795D" w:rsidRPr="005460F2" w:rsidRDefault="00BB795D" w:rsidP="00BB795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6F8DFB" w14:textId="493A9689" w:rsidR="00BB795D" w:rsidRPr="00BB795D" w:rsidRDefault="00BB795D" w:rsidP="00BB795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B795D">
              <w:rPr>
                <w:color w:val="EE0000"/>
                <w:rtl/>
              </w:rPr>
              <w:t xml:space="preserve"> کاهش یابد </w:t>
            </w:r>
          </w:p>
        </w:tc>
      </w:tr>
      <w:tr w:rsidR="00BB795D" w:rsidRPr="005460F2" w14:paraId="059C957E" w14:textId="77777777" w:rsidTr="00A27C4F">
        <w:trPr>
          <w:cantSplit/>
        </w:trPr>
        <w:tc>
          <w:tcPr>
            <w:tcW w:w="794" w:type="dxa"/>
          </w:tcPr>
          <w:p w14:paraId="6799806C" w14:textId="77777777" w:rsidR="00BB795D" w:rsidRPr="005460F2" w:rsidRDefault="00BB795D" w:rsidP="00BB795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6E0985D" w14:textId="77777777" w:rsidR="00BB795D" w:rsidRPr="005460F2" w:rsidRDefault="00BB795D" w:rsidP="00BB795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141D530" w14:textId="67ADD69D" w:rsidR="00BB795D" w:rsidRPr="005460F2" w:rsidRDefault="00BB795D" w:rsidP="00BB795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56A30">
              <w:rPr>
                <w:rtl/>
              </w:rPr>
              <w:t xml:space="preserve"> ثابت بماند </w:t>
            </w:r>
          </w:p>
        </w:tc>
      </w:tr>
      <w:tr w:rsidR="00BB795D" w:rsidRPr="005460F2" w14:paraId="39D44AD0" w14:textId="77777777" w:rsidTr="00A27C4F">
        <w:trPr>
          <w:cantSplit/>
        </w:trPr>
        <w:tc>
          <w:tcPr>
            <w:tcW w:w="794" w:type="dxa"/>
          </w:tcPr>
          <w:p w14:paraId="631FAA69" w14:textId="77777777" w:rsidR="00BB795D" w:rsidRPr="005460F2" w:rsidRDefault="00BB795D" w:rsidP="00BB795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0D95B5B" w14:textId="77777777" w:rsidR="00BB795D" w:rsidRPr="005460F2" w:rsidRDefault="00BB795D" w:rsidP="00BB795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D928A66" w14:textId="130F44DE" w:rsidR="00BB795D" w:rsidRPr="005460F2" w:rsidRDefault="00BB795D" w:rsidP="00BB795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56A30">
              <w:rPr>
                <w:rtl/>
              </w:rPr>
              <w:t xml:space="preserve"> بی‌اثر است </w:t>
            </w:r>
          </w:p>
        </w:tc>
      </w:tr>
      <w:tr w:rsidR="000B5862" w:rsidRPr="005460F2" w14:paraId="56713C17" w14:textId="77777777" w:rsidTr="00A27C4F">
        <w:trPr>
          <w:cantSplit/>
        </w:trPr>
        <w:tc>
          <w:tcPr>
            <w:tcW w:w="794" w:type="dxa"/>
          </w:tcPr>
          <w:p w14:paraId="2046ECA6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5BF16309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1F520A8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19AC8E9F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45E9633F" w14:textId="77777777" w:rsidTr="00A27C4F">
        <w:trPr>
          <w:cantSplit/>
        </w:trPr>
        <w:tc>
          <w:tcPr>
            <w:tcW w:w="794" w:type="dxa"/>
          </w:tcPr>
          <w:p w14:paraId="19F33A7A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3170A0D" w14:textId="10F2008A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00C995CD" w14:textId="77777777" w:rsidTr="00A27C4F">
        <w:trPr>
          <w:cantSplit/>
        </w:trPr>
        <w:tc>
          <w:tcPr>
            <w:tcW w:w="794" w:type="dxa"/>
            <w:vAlign w:val="center"/>
          </w:tcPr>
          <w:p w14:paraId="25914F84" w14:textId="1792988B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2A43672" w14:textId="38918EA0" w:rsidR="000B5862" w:rsidRPr="005460F2" w:rsidRDefault="00BB795D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کدام‌یک از شاخص‌های زیر با ترکیب دمای تر، دمای تابشی و دمای خشک محاسبه می‌شود؟</w:t>
            </w:r>
          </w:p>
        </w:tc>
      </w:tr>
      <w:tr w:rsidR="00BB795D" w:rsidRPr="005460F2" w14:paraId="32AD7C0B" w14:textId="77777777" w:rsidTr="00A27C4F">
        <w:trPr>
          <w:cantSplit/>
        </w:trPr>
        <w:tc>
          <w:tcPr>
            <w:tcW w:w="794" w:type="dxa"/>
          </w:tcPr>
          <w:p w14:paraId="5084798B" w14:textId="77777777" w:rsidR="00BB795D" w:rsidRPr="005460F2" w:rsidRDefault="00BB795D" w:rsidP="00BB795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5379973" w14:textId="77777777" w:rsidR="00BB795D" w:rsidRPr="005460F2" w:rsidRDefault="00BB795D" w:rsidP="00BB795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41068873" w14:textId="55B2EA80" w:rsidR="00BB795D" w:rsidRPr="005460F2" w:rsidRDefault="00BB795D" w:rsidP="00BB795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</w:pPr>
            <w:r w:rsidRPr="005C240F">
              <w:t xml:space="preserve">PMV </w:t>
            </w:r>
          </w:p>
        </w:tc>
      </w:tr>
      <w:tr w:rsidR="00BB795D" w:rsidRPr="005460F2" w14:paraId="1510C405" w14:textId="77777777" w:rsidTr="00A27C4F">
        <w:trPr>
          <w:cantSplit/>
        </w:trPr>
        <w:tc>
          <w:tcPr>
            <w:tcW w:w="794" w:type="dxa"/>
          </w:tcPr>
          <w:p w14:paraId="447C8AC9" w14:textId="77777777" w:rsidR="00BB795D" w:rsidRPr="005460F2" w:rsidRDefault="00BB795D" w:rsidP="00BB795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8E52439" w14:textId="77777777" w:rsidR="00BB795D" w:rsidRPr="005460F2" w:rsidRDefault="00BB795D" w:rsidP="00BB795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9AB8B6E" w14:textId="4BDB259D" w:rsidR="00BB795D" w:rsidRPr="005460F2" w:rsidRDefault="00BB795D" w:rsidP="00BB795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C240F">
              <w:t xml:space="preserve">HSI </w:t>
            </w:r>
          </w:p>
        </w:tc>
      </w:tr>
      <w:tr w:rsidR="00BB795D" w:rsidRPr="005460F2" w14:paraId="04141269" w14:textId="77777777" w:rsidTr="00A27C4F">
        <w:trPr>
          <w:cantSplit/>
        </w:trPr>
        <w:tc>
          <w:tcPr>
            <w:tcW w:w="794" w:type="dxa"/>
          </w:tcPr>
          <w:p w14:paraId="3F3CAB1D" w14:textId="77777777" w:rsidR="00BB795D" w:rsidRPr="005460F2" w:rsidRDefault="00BB795D" w:rsidP="00BB795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57D5353" w14:textId="77777777" w:rsidR="00BB795D" w:rsidRPr="005460F2" w:rsidRDefault="00BB795D" w:rsidP="00BB795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F25E30" w14:textId="313ECE34" w:rsidR="00BB795D" w:rsidRPr="00BB795D" w:rsidRDefault="00BB795D" w:rsidP="00BB795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BB795D">
              <w:rPr>
                <w:color w:val="EE0000"/>
              </w:rPr>
              <w:t xml:space="preserve">WBGT </w:t>
            </w:r>
          </w:p>
        </w:tc>
      </w:tr>
      <w:tr w:rsidR="00BB795D" w:rsidRPr="005460F2" w14:paraId="5E297EA3" w14:textId="77777777" w:rsidTr="00A27C4F">
        <w:trPr>
          <w:cantSplit/>
        </w:trPr>
        <w:tc>
          <w:tcPr>
            <w:tcW w:w="794" w:type="dxa"/>
          </w:tcPr>
          <w:p w14:paraId="1112F7C0" w14:textId="77777777" w:rsidR="00BB795D" w:rsidRPr="005460F2" w:rsidRDefault="00BB795D" w:rsidP="00BB795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B73DAB" w14:textId="77777777" w:rsidR="00BB795D" w:rsidRPr="005460F2" w:rsidRDefault="00BB795D" w:rsidP="00BB795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3C59672" w14:textId="51797662" w:rsidR="00BB795D" w:rsidRPr="005460F2" w:rsidRDefault="00BB795D" w:rsidP="00BB795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C240F">
              <w:t xml:space="preserve">PPD </w:t>
            </w:r>
          </w:p>
        </w:tc>
      </w:tr>
      <w:tr w:rsidR="000B5862" w:rsidRPr="005460F2" w14:paraId="2012D4FD" w14:textId="77777777" w:rsidTr="00A27C4F">
        <w:trPr>
          <w:cantSplit/>
        </w:trPr>
        <w:tc>
          <w:tcPr>
            <w:tcW w:w="794" w:type="dxa"/>
          </w:tcPr>
          <w:p w14:paraId="78EC0A47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253488C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2F2DC1D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4412E25E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758623D7" w14:textId="77777777" w:rsidTr="00A27C4F">
        <w:trPr>
          <w:cantSplit/>
        </w:trPr>
        <w:tc>
          <w:tcPr>
            <w:tcW w:w="794" w:type="dxa"/>
          </w:tcPr>
          <w:p w14:paraId="5176D64E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70853DD" w14:textId="06FE98F9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614773DE" w14:textId="77777777" w:rsidTr="00A27C4F">
        <w:trPr>
          <w:cantSplit/>
        </w:trPr>
        <w:tc>
          <w:tcPr>
            <w:tcW w:w="794" w:type="dxa"/>
            <w:vAlign w:val="center"/>
          </w:tcPr>
          <w:p w14:paraId="3619F826" w14:textId="12A7AA62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D51AC30" w14:textId="61BC1CAF" w:rsidR="000B5862" w:rsidRPr="005460F2" w:rsidRDefault="00482EA9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در روش محاسبه</w:t>
            </w:r>
            <w:r w:rsidRPr="0011381F">
              <w:t xml:space="preserve"> WBGT</w:t>
            </w:r>
            <w:r w:rsidRPr="0011381F">
              <w:rPr>
                <w:rtl/>
              </w:rPr>
              <w:t>، پارامتر</w:t>
            </w:r>
            <w:r w:rsidRPr="0011381F">
              <w:t xml:space="preserve"> </w:t>
            </w:r>
            <w:proofErr w:type="spellStart"/>
            <w:r w:rsidRPr="0011381F">
              <w:t>nwbt</w:t>
            </w:r>
            <w:proofErr w:type="spellEnd"/>
            <w:r w:rsidRPr="0011381F">
              <w:t xml:space="preserve"> </w:t>
            </w:r>
            <w:r w:rsidRPr="0011381F">
              <w:rPr>
                <w:rtl/>
              </w:rPr>
              <w:t>نشان‌دهنده چیست؟</w:t>
            </w:r>
          </w:p>
        </w:tc>
      </w:tr>
      <w:tr w:rsidR="00482EA9" w:rsidRPr="005460F2" w14:paraId="52CD6C18" w14:textId="77777777" w:rsidTr="00A27C4F">
        <w:trPr>
          <w:cantSplit/>
        </w:trPr>
        <w:tc>
          <w:tcPr>
            <w:tcW w:w="794" w:type="dxa"/>
          </w:tcPr>
          <w:p w14:paraId="0D3501F7" w14:textId="77777777" w:rsidR="00482EA9" w:rsidRPr="005460F2" w:rsidRDefault="00482EA9" w:rsidP="00482EA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990CF0" w14:textId="77777777" w:rsidR="00482EA9" w:rsidRPr="005460F2" w:rsidRDefault="00482EA9" w:rsidP="00482EA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B923379" w14:textId="7B0ED5E0" w:rsidR="00482EA9" w:rsidRPr="005460F2" w:rsidRDefault="00482EA9" w:rsidP="00482E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F2688">
              <w:rPr>
                <w:rtl/>
              </w:rPr>
              <w:t>دمای تابشی</w:t>
            </w:r>
          </w:p>
        </w:tc>
      </w:tr>
      <w:tr w:rsidR="00482EA9" w:rsidRPr="005460F2" w14:paraId="70DD4270" w14:textId="77777777" w:rsidTr="00A27C4F">
        <w:trPr>
          <w:cantSplit/>
        </w:trPr>
        <w:tc>
          <w:tcPr>
            <w:tcW w:w="794" w:type="dxa"/>
          </w:tcPr>
          <w:p w14:paraId="2DB8A4F8" w14:textId="77777777" w:rsidR="00482EA9" w:rsidRPr="005460F2" w:rsidRDefault="00482EA9" w:rsidP="00482EA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F9D862D" w14:textId="77777777" w:rsidR="00482EA9" w:rsidRPr="005460F2" w:rsidRDefault="00482EA9" w:rsidP="00482EA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9313C25" w14:textId="032FDE5A" w:rsidR="00482EA9" w:rsidRPr="00482EA9" w:rsidRDefault="00482EA9" w:rsidP="00482E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482EA9">
              <w:rPr>
                <w:color w:val="EE0000"/>
                <w:rtl/>
              </w:rPr>
              <w:t xml:space="preserve">  دمای تر طبیعی</w:t>
            </w:r>
          </w:p>
        </w:tc>
      </w:tr>
      <w:tr w:rsidR="00482EA9" w:rsidRPr="005460F2" w14:paraId="2CE773BE" w14:textId="77777777" w:rsidTr="00A27C4F">
        <w:trPr>
          <w:cantSplit/>
        </w:trPr>
        <w:tc>
          <w:tcPr>
            <w:tcW w:w="794" w:type="dxa"/>
          </w:tcPr>
          <w:p w14:paraId="734AAB36" w14:textId="77777777" w:rsidR="00482EA9" w:rsidRPr="005460F2" w:rsidRDefault="00482EA9" w:rsidP="00482EA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971F72" w14:textId="77777777" w:rsidR="00482EA9" w:rsidRPr="005460F2" w:rsidRDefault="00482EA9" w:rsidP="00482EA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A9E1063" w14:textId="5E71CC6E" w:rsidR="00482EA9" w:rsidRPr="005460F2" w:rsidRDefault="00482EA9" w:rsidP="00482E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F2688">
              <w:rPr>
                <w:rtl/>
              </w:rPr>
              <w:t xml:space="preserve">  دمای خشک </w:t>
            </w:r>
          </w:p>
        </w:tc>
      </w:tr>
      <w:tr w:rsidR="00482EA9" w:rsidRPr="005460F2" w14:paraId="73581577" w14:textId="77777777" w:rsidTr="00A27C4F">
        <w:trPr>
          <w:cantSplit/>
        </w:trPr>
        <w:tc>
          <w:tcPr>
            <w:tcW w:w="794" w:type="dxa"/>
          </w:tcPr>
          <w:p w14:paraId="46500854" w14:textId="77777777" w:rsidR="00482EA9" w:rsidRPr="005460F2" w:rsidRDefault="00482EA9" w:rsidP="00482EA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75C6339" w14:textId="77777777" w:rsidR="00482EA9" w:rsidRPr="005460F2" w:rsidRDefault="00482EA9" w:rsidP="00482EA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E5739FA" w14:textId="4EBC7878" w:rsidR="00482EA9" w:rsidRPr="005460F2" w:rsidRDefault="00482EA9" w:rsidP="00482E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3F2688">
              <w:rPr>
                <w:rtl/>
              </w:rPr>
              <w:t xml:space="preserve"> دمای سطح پوست </w:t>
            </w:r>
          </w:p>
        </w:tc>
      </w:tr>
      <w:tr w:rsidR="000B5862" w:rsidRPr="005460F2" w14:paraId="06122E57" w14:textId="77777777" w:rsidTr="00A27C4F">
        <w:trPr>
          <w:cantSplit/>
        </w:trPr>
        <w:tc>
          <w:tcPr>
            <w:tcW w:w="794" w:type="dxa"/>
          </w:tcPr>
          <w:p w14:paraId="153C7AEE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C44CA50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262C044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48B672A9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08601173" w14:textId="77777777" w:rsidTr="00A27C4F">
        <w:trPr>
          <w:cantSplit/>
        </w:trPr>
        <w:tc>
          <w:tcPr>
            <w:tcW w:w="794" w:type="dxa"/>
          </w:tcPr>
          <w:p w14:paraId="5525E559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9DC6D76" w14:textId="509E797E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12E25023" w14:textId="77777777" w:rsidTr="00A27C4F">
        <w:trPr>
          <w:cantSplit/>
        </w:trPr>
        <w:tc>
          <w:tcPr>
            <w:tcW w:w="794" w:type="dxa"/>
            <w:vAlign w:val="center"/>
          </w:tcPr>
          <w:p w14:paraId="688A2A7D" w14:textId="43FF43A6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78CE2B7" w14:textId="6EA9CF81" w:rsidR="000B5862" w:rsidRPr="005460F2" w:rsidRDefault="00482EA9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واحد اندازه‌گیری توان سردشوندگی کاتا چیست؟</w:t>
            </w:r>
          </w:p>
        </w:tc>
      </w:tr>
      <w:tr w:rsidR="00482EA9" w:rsidRPr="005460F2" w14:paraId="6B7037F0" w14:textId="77777777" w:rsidTr="00A27C4F">
        <w:trPr>
          <w:cantSplit/>
        </w:trPr>
        <w:tc>
          <w:tcPr>
            <w:tcW w:w="794" w:type="dxa"/>
          </w:tcPr>
          <w:p w14:paraId="0F291766" w14:textId="77777777" w:rsidR="00482EA9" w:rsidRPr="005460F2" w:rsidRDefault="00482EA9" w:rsidP="00482EA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735EE0" w14:textId="77777777" w:rsidR="00482EA9" w:rsidRPr="005460F2" w:rsidRDefault="00482EA9" w:rsidP="00482EA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30B8168" w14:textId="0B4FFE64" w:rsidR="00482EA9" w:rsidRPr="005460F2" w:rsidRDefault="00482EA9" w:rsidP="00482E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81A11">
              <w:rPr>
                <w:rtl/>
              </w:rPr>
              <w:t xml:space="preserve">ژول بر ثانیه </w:t>
            </w:r>
          </w:p>
        </w:tc>
      </w:tr>
      <w:tr w:rsidR="00482EA9" w:rsidRPr="005460F2" w14:paraId="588609FD" w14:textId="77777777" w:rsidTr="00A27C4F">
        <w:trPr>
          <w:cantSplit/>
        </w:trPr>
        <w:tc>
          <w:tcPr>
            <w:tcW w:w="794" w:type="dxa"/>
          </w:tcPr>
          <w:p w14:paraId="4B1EE521" w14:textId="77777777" w:rsidR="00482EA9" w:rsidRPr="005460F2" w:rsidRDefault="00482EA9" w:rsidP="00482EA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4905F7" w14:textId="77777777" w:rsidR="00482EA9" w:rsidRPr="005460F2" w:rsidRDefault="00482EA9" w:rsidP="00482EA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B76D2E9" w14:textId="16DEEB18" w:rsidR="00482EA9" w:rsidRPr="005460F2" w:rsidRDefault="00482EA9" w:rsidP="00482E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81A11">
              <w:rPr>
                <w:rtl/>
              </w:rPr>
              <w:t xml:space="preserve"> کیلوکالری بر متر مربع در ساعت </w:t>
            </w:r>
          </w:p>
        </w:tc>
      </w:tr>
      <w:tr w:rsidR="00482EA9" w:rsidRPr="005460F2" w14:paraId="75678BCA" w14:textId="77777777" w:rsidTr="00A27C4F">
        <w:trPr>
          <w:cantSplit/>
        </w:trPr>
        <w:tc>
          <w:tcPr>
            <w:tcW w:w="794" w:type="dxa"/>
          </w:tcPr>
          <w:p w14:paraId="293A047B" w14:textId="77777777" w:rsidR="00482EA9" w:rsidRPr="005460F2" w:rsidRDefault="00482EA9" w:rsidP="00482EA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1CAA6CB" w14:textId="77777777" w:rsidR="00482EA9" w:rsidRPr="005460F2" w:rsidRDefault="00482EA9" w:rsidP="00482EA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66D97DB" w14:textId="00EDA401" w:rsidR="00482EA9" w:rsidRPr="00482EA9" w:rsidRDefault="00482EA9" w:rsidP="00482E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482EA9">
              <w:rPr>
                <w:color w:val="EE0000"/>
                <w:rtl/>
              </w:rPr>
              <w:t xml:space="preserve"> میلی‌کالری بر سانتیمتر مربع در ثانیه </w:t>
            </w:r>
          </w:p>
        </w:tc>
      </w:tr>
      <w:tr w:rsidR="00482EA9" w:rsidRPr="005460F2" w14:paraId="6A757851" w14:textId="77777777" w:rsidTr="00A27C4F">
        <w:trPr>
          <w:cantSplit/>
        </w:trPr>
        <w:tc>
          <w:tcPr>
            <w:tcW w:w="794" w:type="dxa"/>
          </w:tcPr>
          <w:p w14:paraId="206ABF6B" w14:textId="77777777" w:rsidR="00482EA9" w:rsidRPr="005460F2" w:rsidRDefault="00482EA9" w:rsidP="00482EA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A3E293D" w14:textId="77777777" w:rsidR="00482EA9" w:rsidRPr="005460F2" w:rsidRDefault="00482EA9" w:rsidP="00482EA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DC0D9EE" w14:textId="37B97B41" w:rsidR="00482EA9" w:rsidRPr="005460F2" w:rsidRDefault="00482EA9" w:rsidP="00482E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81A11">
              <w:rPr>
                <w:rtl/>
              </w:rPr>
              <w:t xml:space="preserve"> وات بر متر مربع </w:t>
            </w:r>
          </w:p>
        </w:tc>
      </w:tr>
      <w:tr w:rsidR="000B5862" w:rsidRPr="005460F2" w14:paraId="12633FF1" w14:textId="77777777" w:rsidTr="00A27C4F">
        <w:trPr>
          <w:cantSplit/>
        </w:trPr>
        <w:tc>
          <w:tcPr>
            <w:tcW w:w="794" w:type="dxa"/>
          </w:tcPr>
          <w:p w14:paraId="3795BB2E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63AA1F1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BE32C42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74EB37EC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726D2979" w14:textId="77777777" w:rsidTr="00A27C4F">
        <w:trPr>
          <w:cantSplit/>
        </w:trPr>
        <w:tc>
          <w:tcPr>
            <w:tcW w:w="794" w:type="dxa"/>
          </w:tcPr>
          <w:p w14:paraId="75413325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15419C3" w14:textId="5C91C389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04E6369C" w14:textId="77777777" w:rsidTr="00A27C4F">
        <w:trPr>
          <w:cantSplit/>
        </w:trPr>
        <w:tc>
          <w:tcPr>
            <w:tcW w:w="794" w:type="dxa"/>
            <w:vAlign w:val="center"/>
          </w:tcPr>
          <w:p w14:paraId="60DD0CC7" w14:textId="0873654F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B401805" w14:textId="4FCFB8B0" w:rsidR="000B5862" w:rsidRPr="005460F2" w:rsidRDefault="00482EA9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proofErr w:type="gramStart"/>
            <w:r w:rsidRPr="0011381F">
              <w:t xml:space="preserve">Clo </w:t>
            </w:r>
            <w:r>
              <w:rPr>
                <w:rFonts w:hint="cs"/>
                <w:rtl/>
              </w:rPr>
              <w:t xml:space="preserve"> </w:t>
            </w:r>
            <w:r w:rsidRPr="0011381F">
              <w:rPr>
                <w:rtl/>
              </w:rPr>
              <w:t>چیست</w:t>
            </w:r>
            <w:proofErr w:type="gramEnd"/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482EA9" w:rsidRPr="005460F2" w14:paraId="3B67DCB9" w14:textId="77777777" w:rsidTr="00A27C4F">
        <w:trPr>
          <w:cantSplit/>
        </w:trPr>
        <w:tc>
          <w:tcPr>
            <w:tcW w:w="794" w:type="dxa"/>
          </w:tcPr>
          <w:p w14:paraId="0EC9BA65" w14:textId="77777777" w:rsidR="00482EA9" w:rsidRPr="005460F2" w:rsidRDefault="00482EA9" w:rsidP="00482EA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C005F40" w14:textId="77777777" w:rsidR="00482EA9" w:rsidRPr="005460F2" w:rsidRDefault="00482EA9" w:rsidP="00482EA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552FAAE" w14:textId="70D3B398" w:rsidR="00482EA9" w:rsidRPr="005460F2" w:rsidRDefault="00482EA9" w:rsidP="00482E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963FA">
              <w:rPr>
                <w:rtl/>
              </w:rPr>
              <w:t xml:space="preserve">دستگاه اندازه‌گیری رطوبت </w:t>
            </w:r>
          </w:p>
        </w:tc>
      </w:tr>
      <w:tr w:rsidR="00482EA9" w:rsidRPr="005460F2" w14:paraId="3ED2A96F" w14:textId="77777777" w:rsidTr="00A27C4F">
        <w:trPr>
          <w:cantSplit/>
        </w:trPr>
        <w:tc>
          <w:tcPr>
            <w:tcW w:w="794" w:type="dxa"/>
          </w:tcPr>
          <w:p w14:paraId="1A8B742F" w14:textId="77777777" w:rsidR="00482EA9" w:rsidRPr="005460F2" w:rsidRDefault="00482EA9" w:rsidP="00482EA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2F4F3C8" w14:textId="77777777" w:rsidR="00482EA9" w:rsidRPr="005460F2" w:rsidRDefault="00482EA9" w:rsidP="00482EA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A392F26" w14:textId="049DAF41" w:rsidR="00482EA9" w:rsidRPr="005460F2" w:rsidRDefault="00482EA9" w:rsidP="00482E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963FA">
              <w:rPr>
                <w:rtl/>
              </w:rPr>
              <w:t xml:space="preserve"> ضریب رسانایی حرارتی </w:t>
            </w:r>
          </w:p>
        </w:tc>
      </w:tr>
      <w:tr w:rsidR="00482EA9" w:rsidRPr="005460F2" w14:paraId="01B55B8B" w14:textId="77777777" w:rsidTr="00A27C4F">
        <w:trPr>
          <w:cantSplit/>
        </w:trPr>
        <w:tc>
          <w:tcPr>
            <w:tcW w:w="794" w:type="dxa"/>
          </w:tcPr>
          <w:p w14:paraId="32BADEFE" w14:textId="77777777" w:rsidR="00482EA9" w:rsidRPr="005460F2" w:rsidRDefault="00482EA9" w:rsidP="00482EA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6097DAE" w14:textId="77777777" w:rsidR="00482EA9" w:rsidRPr="005460F2" w:rsidRDefault="00482EA9" w:rsidP="00482EA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5275A05" w14:textId="30590CC8" w:rsidR="00482EA9" w:rsidRPr="00482EA9" w:rsidRDefault="00482EA9" w:rsidP="00482E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482EA9">
              <w:rPr>
                <w:color w:val="EE0000"/>
                <w:rtl/>
              </w:rPr>
              <w:t xml:space="preserve"> ضریب مقاومت لباس در برابر گرما </w:t>
            </w:r>
          </w:p>
        </w:tc>
      </w:tr>
      <w:tr w:rsidR="00482EA9" w:rsidRPr="005460F2" w14:paraId="03B8CD96" w14:textId="77777777" w:rsidTr="00A27C4F">
        <w:trPr>
          <w:cantSplit/>
        </w:trPr>
        <w:tc>
          <w:tcPr>
            <w:tcW w:w="794" w:type="dxa"/>
          </w:tcPr>
          <w:p w14:paraId="2585A25D" w14:textId="77777777" w:rsidR="00482EA9" w:rsidRPr="005460F2" w:rsidRDefault="00482EA9" w:rsidP="00482EA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B28C7A" w14:textId="77777777" w:rsidR="00482EA9" w:rsidRPr="005460F2" w:rsidRDefault="00482EA9" w:rsidP="00482EA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6C3E1C2" w14:textId="634C2906" w:rsidR="00482EA9" w:rsidRPr="005460F2" w:rsidRDefault="00482EA9" w:rsidP="00482E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963FA">
              <w:rPr>
                <w:rtl/>
              </w:rPr>
              <w:t xml:space="preserve"> شاخص سرمایی </w:t>
            </w:r>
          </w:p>
        </w:tc>
      </w:tr>
      <w:tr w:rsidR="000B5862" w:rsidRPr="005460F2" w14:paraId="431A7452" w14:textId="77777777" w:rsidTr="00A27C4F">
        <w:trPr>
          <w:cantSplit/>
        </w:trPr>
        <w:tc>
          <w:tcPr>
            <w:tcW w:w="794" w:type="dxa"/>
          </w:tcPr>
          <w:p w14:paraId="63B39B81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C617D8D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60DAA0B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730CAFB5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3B91373C" w14:textId="77777777" w:rsidTr="00A27C4F">
        <w:trPr>
          <w:cantSplit/>
        </w:trPr>
        <w:tc>
          <w:tcPr>
            <w:tcW w:w="794" w:type="dxa"/>
          </w:tcPr>
          <w:p w14:paraId="4FD7EE63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9E11938" w14:textId="7CF0FC34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0B5862" w:rsidRPr="005460F2" w14:paraId="7E8CB7E2" w14:textId="77777777" w:rsidTr="00A27C4F">
        <w:trPr>
          <w:cantSplit/>
        </w:trPr>
        <w:tc>
          <w:tcPr>
            <w:tcW w:w="794" w:type="dxa"/>
            <w:vAlign w:val="center"/>
          </w:tcPr>
          <w:p w14:paraId="4D00D3FC" w14:textId="25C7E8DA" w:rsidR="000B5862" w:rsidRPr="005460F2" w:rsidRDefault="000B5862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3D1468F" w14:textId="205BBE71" w:rsidR="000B5862" w:rsidRPr="005460F2" w:rsidRDefault="00482EA9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حداکثر مقدار</w:t>
            </w:r>
            <w:r w:rsidRPr="0011381F">
              <w:t xml:space="preserve"> Clo </w:t>
            </w:r>
            <w:r w:rsidRPr="0011381F">
              <w:rPr>
                <w:rtl/>
              </w:rPr>
              <w:t>قابل تحمل برای پوشاک افراد چند است؟</w:t>
            </w:r>
          </w:p>
        </w:tc>
      </w:tr>
      <w:tr w:rsidR="00482EA9" w:rsidRPr="005460F2" w14:paraId="32C04099" w14:textId="77777777" w:rsidTr="00A27C4F">
        <w:trPr>
          <w:cantSplit/>
        </w:trPr>
        <w:tc>
          <w:tcPr>
            <w:tcW w:w="794" w:type="dxa"/>
          </w:tcPr>
          <w:p w14:paraId="7777546E" w14:textId="77777777" w:rsidR="00482EA9" w:rsidRPr="005460F2" w:rsidRDefault="00482EA9" w:rsidP="00482EA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7EEFF91" w14:textId="77777777" w:rsidR="00482EA9" w:rsidRPr="005460F2" w:rsidRDefault="00482EA9" w:rsidP="00482EA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6CF1E0A" w14:textId="0A7356DA" w:rsidR="00482EA9" w:rsidRPr="005460F2" w:rsidRDefault="00482EA9" w:rsidP="00482E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F2713">
              <w:rPr>
                <w:rtl/>
              </w:rPr>
              <w:t xml:space="preserve">۲ </w:t>
            </w:r>
          </w:p>
        </w:tc>
      </w:tr>
      <w:tr w:rsidR="00482EA9" w:rsidRPr="005460F2" w14:paraId="4FDE6E04" w14:textId="77777777" w:rsidTr="00A27C4F">
        <w:trPr>
          <w:cantSplit/>
        </w:trPr>
        <w:tc>
          <w:tcPr>
            <w:tcW w:w="794" w:type="dxa"/>
          </w:tcPr>
          <w:p w14:paraId="147AF4B1" w14:textId="77777777" w:rsidR="00482EA9" w:rsidRPr="005460F2" w:rsidRDefault="00482EA9" w:rsidP="00482EA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C09EC3D" w14:textId="77777777" w:rsidR="00482EA9" w:rsidRPr="005460F2" w:rsidRDefault="00482EA9" w:rsidP="00482EA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3B8B402" w14:textId="05D791CF" w:rsidR="00482EA9" w:rsidRPr="005460F2" w:rsidRDefault="00482EA9" w:rsidP="00482E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F2713">
              <w:rPr>
                <w:rtl/>
              </w:rPr>
              <w:t xml:space="preserve"> </w:t>
            </w:r>
            <w:r w:rsidRPr="00482EA9">
              <w:rPr>
                <w:color w:val="EE0000"/>
                <w:rtl/>
              </w:rPr>
              <w:t xml:space="preserve">۵ </w:t>
            </w:r>
          </w:p>
        </w:tc>
      </w:tr>
      <w:tr w:rsidR="00482EA9" w:rsidRPr="005460F2" w14:paraId="34033E91" w14:textId="77777777" w:rsidTr="00A27C4F">
        <w:trPr>
          <w:cantSplit/>
        </w:trPr>
        <w:tc>
          <w:tcPr>
            <w:tcW w:w="794" w:type="dxa"/>
          </w:tcPr>
          <w:p w14:paraId="232F7F9F" w14:textId="77777777" w:rsidR="00482EA9" w:rsidRPr="005460F2" w:rsidRDefault="00482EA9" w:rsidP="00482EA9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3FCD60" w14:textId="77777777" w:rsidR="00482EA9" w:rsidRPr="005460F2" w:rsidRDefault="00482EA9" w:rsidP="00482EA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B6DB2D" w14:textId="3A0176E9" w:rsidR="00482EA9" w:rsidRPr="005460F2" w:rsidRDefault="00482EA9" w:rsidP="00482EA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F2713">
              <w:rPr>
                <w:rtl/>
              </w:rPr>
              <w:t xml:space="preserve"> ۳ </w:t>
            </w:r>
          </w:p>
        </w:tc>
      </w:tr>
      <w:tr w:rsidR="000B5862" w:rsidRPr="005460F2" w14:paraId="6DB4F7E1" w14:textId="77777777" w:rsidTr="00A27C4F">
        <w:trPr>
          <w:cantSplit/>
        </w:trPr>
        <w:tc>
          <w:tcPr>
            <w:tcW w:w="794" w:type="dxa"/>
          </w:tcPr>
          <w:p w14:paraId="7B8405C2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DDCF74" w14:textId="77777777" w:rsidR="000B5862" w:rsidRPr="005460F2" w:rsidRDefault="000B5862" w:rsidP="00A27C4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26C3EE0" w14:textId="653B91C6" w:rsidR="000B5862" w:rsidRPr="005460F2" w:rsidRDefault="00482EA9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</w:tr>
      <w:tr w:rsidR="000B5862" w:rsidRPr="005460F2" w14:paraId="6108AB97" w14:textId="77777777" w:rsidTr="00A27C4F">
        <w:trPr>
          <w:cantSplit/>
        </w:trPr>
        <w:tc>
          <w:tcPr>
            <w:tcW w:w="794" w:type="dxa"/>
          </w:tcPr>
          <w:p w14:paraId="52967124" w14:textId="77777777" w:rsidR="000B5862" w:rsidRPr="005460F2" w:rsidRDefault="000B5862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707F5C66" w14:textId="77777777" w:rsidR="000B5862" w:rsidRPr="005460F2" w:rsidRDefault="000B5862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F78FEE9" w14:textId="77777777" w:rsidR="000B5862" w:rsidRDefault="000B5862" w:rsidP="000B5862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54C58489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0D04504D" w14:textId="77777777" w:rsidTr="00A27C4F">
        <w:trPr>
          <w:cantSplit/>
        </w:trPr>
        <w:tc>
          <w:tcPr>
            <w:tcW w:w="794" w:type="dxa"/>
          </w:tcPr>
          <w:p w14:paraId="2F7964BC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F1A3F89" w14:textId="74AAFB61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231F17" w:rsidRPr="005460F2" w14:paraId="4BF1525A" w14:textId="77777777" w:rsidTr="00A27C4F">
        <w:trPr>
          <w:cantSplit/>
        </w:trPr>
        <w:tc>
          <w:tcPr>
            <w:tcW w:w="794" w:type="dxa"/>
            <w:vAlign w:val="center"/>
          </w:tcPr>
          <w:p w14:paraId="7989522A" w14:textId="3676EC41" w:rsidR="00231F17" w:rsidRPr="005460F2" w:rsidRDefault="00231F17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4221E4E" w14:textId="175170A5" w:rsidR="00231F17" w:rsidRPr="005460F2" w:rsidRDefault="00224322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در بین شاخص‌های تحلیلی استرس گرمایی، کدام‌یک رایج‌ترین است؟</w:t>
            </w:r>
          </w:p>
        </w:tc>
      </w:tr>
      <w:tr w:rsidR="00224322" w:rsidRPr="005460F2" w14:paraId="4AA42993" w14:textId="77777777" w:rsidTr="00A27C4F">
        <w:trPr>
          <w:cantSplit/>
        </w:trPr>
        <w:tc>
          <w:tcPr>
            <w:tcW w:w="794" w:type="dxa"/>
          </w:tcPr>
          <w:p w14:paraId="03F1337F" w14:textId="77777777" w:rsidR="00224322" w:rsidRPr="005460F2" w:rsidRDefault="00224322" w:rsidP="002243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75138B9" w14:textId="77777777" w:rsidR="00224322" w:rsidRPr="005460F2" w:rsidRDefault="00224322" w:rsidP="002243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1F9E3C7" w14:textId="5FBA820F" w:rsidR="00224322" w:rsidRPr="005460F2" w:rsidRDefault="00224322" w:rsidP="002243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</w:pPr>
            <w:r w:rsidRPr="0066551C">
              <w:t xml:space="preserve">ET </w:t>
            </w:r>
          </w:p>
        </w:tc>
      </w:tr>
      <w:tr w:rsidR="00224322" w:rsidRPr="005460F2" w14:paraId="79C00530" w14:textId="77777777" w:rsidTr="00A27C4F">
        <w:trPr>
          <w:cantSplit/>
        </w:trPr>
        <w:tc>
          <w:tcPr>
            <w:tcW w:w="794" w:type="dxa"/>
          </w:tcPr>
          <w:p w14:paraId="16DBD5E7" w14:textId="77777777" w:rsidR="00224322" w:rsidRPr="005460F2" w:rsidRDefault="00224322" w:rsidP="002243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A9CF2B" w14:textId="77777777" w:rsidR="00224322" w:rsidRPr="005460F2" w:rsidRDefault="00224322" w:rsidP="002243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F7D6CB4" w14:textId="111C6559" w:rsidR="00224322" w:rsidRPr="005460F2" w:rsidRDefault="00224322" w:rsidP="002243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1C">
              <w:t xml:space="preserve">WBGT </w:t>
            </w:r>
          </w:p>
        </w:tc>
      </w:tr>
      <w:tr w:rsidR="00224322" w:rsidRPr="005460F2" w14:paraId="60F0BF6B" w14:textId="77777777" w:rsidTr="00A27C4F">
        <w:trPr>
          <w:cantSplit/>
        </w:trPr>
        <w:tc>
          <w:tcPr>
            <w:tcW w:w="794" w:type="dxa"/>
          </w:tcPr>
          <w:p w14:paraId="5693ED6F" w14:textId="77777777" w:rsidR="00224322" w:rsidRPr="005460F2" w:rsidRDefault="00224322" w:rsidP="002243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408A3DA" w14:textId="77777777" w:rsidR="00224322" w:rsidRPr="005460F2" w:rsidRDefault="00224322" w:rsidP="002243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A82A495" w14:textId="0968D064" w:rsidR="00224322" w:rsidRPr="005460F2" w:rsidRDefault="00224322" w:rsidP="002243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551C">
              <w:t xml:space="preserve">HSI </w:t>
            </w:r>
          </w:p>
        </w:tc>
      </w:tr>
      <w:tr w:rsidR="00224322" w:rsidRPr="005460F2" w14:paraId="3C90D79F" w14:textId="77777777" w:rsidTr="00A27C4F">
        <w:trPr>
          <w:cantSplit/>
        </w:trPr>
        <w:tc>
          <w:tcPr>
            <w:tcW w:w="794" w:type="dxa"/>
          </w:tcPr>
          <w:p w14:paraId="0EEC5D2A" w14:textId="77777777" w:rsidR="00224322" w:rsidRPr="005460F2" w:rsidRDefault="00224322" w:rsidP="002243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CBEE050" w14:textId="77777777" w:rsidR="00224322" w:rsidRPr="005460F2" w:rsidRDefault="00224322" w:rsidP="002243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1B01E8C" w14:textId="150F43A1" w:rsidR="00224322" w:rsidRPr="005460F2" w:rsidRDefault="00224322" w:rsidP="002243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</w:pPr>
            <w:r w:rsidRPr="00224322">
              <w:rPr>
                <w:color w:val="EE0000"/>
              </w:rPr>
              <w:t xml:space="preserve">PMV </w:t>
            </w:r>
          </w:p>
        </w:tc>
      </w:tr>
      <w:tr w:rsidR="00231F17" w:rsidRPr="005460F2" w14:paraId="5576A75D" w14:textId="77777777" w:rsidTr="00A27C4F">
        <w:trPr>
          <w:cantSplit/>
        </w:trPr>
        <w:tc>
          <w:tcPr>
            <w:tcW w:w="794" w:type="dxa"/>
          </w:tcPr>
          <w:p w14:paraId="1BACC4C8" w14:textId="77777777" w:rsidR="00231F17" w:rsidRPr="005460F2" w:rsidRDefault="00231F17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E05F436" w14:textId="77777777" w:rsidR="00231F17" w:rsidRPr="005460F2" w:rsidRDefault="00231F17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7C01884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3B4F229B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7FEBFB9F" w14:textId="77777777" w:rsidTr="00A27C4F">
        <w:trPr>
          <w:cantSplit/>
        </w:trPr>
        <w:tc>
          <w:tcPr>
            <w:tcW w:w="794" w:type="dxa"/>
          </w:tcPr>
          <w:p w14:paraId="73E4B4F5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7FF1597" w14:textId="29AEF3AB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231F17" w:rsidRPr="005460F2" w14:paraId="73927F08" w14:textId="77777777" w:rsidTr="00A27C4F">
        <w:trPr>
          <w:cantSplit/>
        </w:trPr>
        <w:tc>
          <w:tcPr>
            <w:tcW w:w="794" w:type="dxa"/>
            <w:vAlign w:val="center"/>
          </w:tcPr>
          <w:p w14:paraId="1B2104B1" w14:textId="0F4E94A2" w:rsidR="00231F17" w:rsidRPr="005460F2" w:rsidRDefault="00231F17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BDAC94" w14:textId="4C903563" w:rsidR="00231F17" w:rsidRPr="005460F2" w:rsidRDefault="00224322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فرمول محاسبه میانگین ارتفاعی</w:t>
            </w:r>
            <w:r w:rsidRPr="0011381F">
              <w:t xml:space="preserve"> WBGT </w:t>
            </w:r>
            <w:r w:rsidRPr="0011381F">
              <w:rPr>
                <w:rtl/>
              </w:rPr>
              <w:t>چیست؟</w:t>
            </w:r>
          </w:p>
        </w:tc>
      </w:tr>
      <w:tr w:rsidR="00224322" w:rsidRPr="005460F2" w14:paraId="10B835A0" w14:textId="77777777" w:rsidTr="00A27C4F">
        <w:trPr>
          <w:cantSplit/>
        </w:trPr>
        <w:tc>
          <w:tcPr>
            <w:tcW w:w="794" w:type="dxa"/>
          </w:tcPr>
          <w:p w14:paraId="56204ADE" w14:textId="77777777" w:rsidR="00224322" w:rsidRPr="005460F2" w:rsidRDefault="00224322" w:rsidP="002243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E51552" w14:textId="77777777" w:rsidR="00224322" w:rsidRPr="005460F2" w:rsidRDefault="00224322" w:rsidP="002243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26FA922" w14:textId="4E3BDA03" w:rsidR="00224322" w:rsidRPr="005460F2" w:rsidRDefault="00224322" w:rsidP="002243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</w:pPr>
            <w:r w:rsidRPr="009E75A2">
              <w:t xml:space="preserve">(WBGT head + WBGT abdomen + WBGT foot)/3 </w:t>
            </w:r>
          </w:p>
        </w:tc>
      </w:tr>
      <w:tr w:rsidR="00224322" w:rsidRPr="005460F2" w14:paraId="2D804BD4" w14:textId="77777777" w:rsidTr="00A27C4F">
        <w:trPr>
          <w:cantSplit/>
        </w:trPr>
        <w:tc>
          <w:tcPr>
            <w:tcW w:w="794" w:type="dxa"/>
          </w:tcPr>
          <w:p w14:paraId="05EDFE6B" w14:textId="77777777" w:rsidR="00224322" w:rsidRPr="005460F2" w:rsidRDefault="00224322" w:rsidP="002243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45F756" w14:textId="77777777" w:rsidR="00224322" w:rsidRPr="005460F2" w:rsidRDefault="00224322" w:rsidP="002243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52E5505" w14:textId="69277E2D" w:rsidR="00224322" w:rsidRPr="005460F2" w:rsidRDefault="00224322" w:rsidP="002243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E75A2">
              <w:rPr>
                <w:rtl/>
              </w:rPr>
              <w:t xml:space="preserve"> </w:t>
            </w:r>
            <w:r w:rsidRPr="009E75A2">
              <w:t>2WBGT abdomen + WBGT head + WBGT foot)/</w:t>
            </w:r>
            <w:proofErr w:type="gramStart"/>
            <w:r w:rsidRPr="009E75A2">
              <w:t xml:space="preserve">4 </w:t>
            </w:r>
            <w:r w:rsidRPr="009E75A2">
              <w:rPr>
                <w:rFonts w:hint="cs"/>
                <w:rtl/>
              </w:rPr>
              <w:t>)</w:t>
            </w:r>
            <w:proofErr w:type="gramEnd"/>
          </w:p>
        </w:tc>
      </w:tr>
      <w:tr w:rsidR="00224322" w:rsidRPr="005460F2" w14:paraId="31E43C4F" w14:textId="77777777" w:rsidTr="00A27C4F">
        <w:trPr>
          <w:cantSplit/>
        </w:trPr>
        <w:tc>
          <w:tcPr>
            <w:tcW w:w="794" w:type="dxa"/>
          </w:tcPr>
          <w:p w14:paraId="2DE9C188" w14:textId="77777777" w:rsidR="00224322" w:rsidRPr="005460F2" w:rsidRDefault="00224322" w:rsidP="002243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BB25D1D" w14:textId="77777777" w:rsidR="00224322" w:rsidRPr="005460F2" w:rsidRDefault="00224322" w:rsidP="002243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4AB1228" w14:textId="2B20836D" w:rsidR="00224322" w:rsidRPr="00224322" w:rsidRDefault="00224322" w:rsidP="002243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224322">
              <w:rPr>
                <w:color w:val="EE0000"/>
              </w:rPr>
              <w:t xml:space="preserve">(WBGT head + 2WBGT abdomen + WBGT foot)/4 </w:t>
            </w:r>
          </w:p>
        </w:tc>
      </w:tr>
      <w:tr w:rsidR="00224322" w:rsidRPr="005460F2" w14:paraId="7B9177CE" w14:textId="77777777" w:rsidTr="00A27C4F">
        <w:trPr>
          <w:cantSplit/>
        </w:trPr>
        <w:tc>
          <w:tcPr>
            <w:tcW w:w="794" w:type="dxa"/>
          </w:tcPr>
          <w:p w14:paraId="1BEA69E2" w14:textId="77777777" w:rsidR="00224322" w:rsidRPr="005460F2" w:rsidRDefault="00224322" w:rsidP="002243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AECCC03" w14:textId="77777777" w:rsidR="00224322" w:rsidRPr="005460F2" w:rsidRDefault="00224322" w:rsidP="002243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95B3873" w14:textId="195EC8D6" w:rsidR="00224322" w:rsidRPr="005460F2" w:rsidRDefault="00224322" w:rsidP="002243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E75A2">
              <w:t xml:space="preserve">(WBG Thead + WBGT abdomen + 2WBGT foot)/4 </w:t>
            </w:r>
          </w:p>
        </w:tc>
      </w:tr>
      <w:tr w:rsidR="00231F17" w:rsidRPr="005460F2" w14:paraId="5F722B01" w14:textId="77777777" w:rsidTr="00A27C4F">
        <w:trPr>
          <w:cantSplit/>
        </w:trPr>
        <w:tc>
          <w:tcPr>
            <w:tcW w:w="794" w:type="dxa"/>
          </w:tcPr>
          <w:p w14:paraId="16AE067C" w14:textId="77777777" w:rsidR="00231F17" w:rsidRPr="005460F2" w:rsidRDefault="00231F17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2D3B8536" w14:textId="77777777" w:rsidR="00231F17" w:rsidRPr="005460F2" w:rsidRDefault="00231F17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D8F7769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2BCEA3F6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222A2F05" w14:textId="77777777" w:rsidTr="00A27C4F">
        <w:trPr>
          <w:cantSplit/>
        </w:trPr>
        <w:tc>
          <w:tcPr>
            <w:tcW w:w="794" w:type="dxa"/>
          </w:tcPr>
          <w:p w14:paraId="7E6F999A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A64A567" w14:textId="4F75F976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231F17" w:rsidRPr="005460F2" w14:paraId="2C32F07A" w14:textId="77777777" w:rsidTr="00A27C4F">
        <w:trPr>
          <w:cantSplit/>
        </w:trPr>
        <w:tc>
          <w:tcPr>
            <w:tcW w:w="794" w:type="dxa"/>
            <w:vAlign w:val="center"/>
          </w:tcPr>
          <w:p w14:paraId="475A9B0C" w14:textId="5849CAAA" w:rsidR="00231F17" w:rsidRPr="005460F2" w:rsidRDefault="00231F17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9FAF917" w14:textId="283653EF" w:rsidR="00231F17" w:rsidRPr="005460F2" w:rsidRDefault="00224322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در کدام فعالیت متابولیسم فرد بسیار بالا می‌رود؟</w:t>
            </w:r>
          </w:p>
        </w:tc>
      </w:tr>
      <w:tr w:rsidR="00224322" w:rsidRPr="005460F2" w14:paraId="6DCAA0D5" w14:textId="77777777" w:rsidTr="00A27C4F">
        <w:trPr>
          <w:cantSplit/>
        </w:trPr>
        <w:tc>
          <w:tcPr>
            <w:tcW w:w="794" w:type="dxa"/>
          </w:tcPr>
          <w:p w14:paraId="39403B62" w14:textId="77777777" w:rsidR="00224322" w:rsidRPr="005460F2" w:rsidRDefault="00224322" w:rsidP="002243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032E7E1" w14:textId="77777777" w:rsidR="00224322" w:rsidRPr="005460F2" w:rsidRDefault="00224322" w:rsidP="002243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BF6954D" w14:textId="015E997B" w:rsidR="00224322" w:rsidRPr="005460F2" w:rsidRDefault="00224322" w:rsidP="002243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32EBB">
              <w:rPr>
                <w:rtl/>
              </w:rPr>
              <w:t xml:space="preserve">تایپ کردن </w:t>
            </w:r>
          </w:p>
        </w:tc>
      </w:tr>
      <w:tr w:rsidR="00224322" w:rsidRPr="005460F2" w14:paraId="60A7CA9B" w14:textId="77777777" w:rsidTr="00A27C4F">
        <w:trPr>
          <w:cantSplit/>
        </w:trPr>
        <w:tc>
          <w:tcPr>
            <w:tcW w:w="794" w:type="dxa"/>
          </w:tcPr>
          <w:p w14:paraId="118900F2" w14:textId="77777777" w:rsidR="00224322" w:rsidRPr="005460F2" w:rsidRDefault="00224322" w:rsidP="002243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F5F73D" w14:textId="77777777" w:rsidR="00224322" w:rsidRPr="005460F2" w:rsidRDefault="00224322" w:rsidP="002243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2A1AC943" w14:textId="2532AE2B" w:rsidR="00224322" w:rsidRPr="005460F2" w:rsidRDefault="00224322" w:rsidP="002243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32EBB">
              <w:rPr>
                <w:rtl/>
              </w:rPr>
              <w:t xml:space="preserve"> تمیز کردن زمین </w:t>
            </w:r>
          </w:p>
        </w:tc>
      </w:tr>
      <w:tr w:rsidR="00224322" w:rsidRPr="005460F2" w14:paraId="14A3F0B5" w14:textId="77777777" w:rsidTr="00A27C4F">
        <w:trPr>
          <w:cantSplit/>
        </w:trPr>
        <w:tc>
          <w:tcPr>
            <w:tcW w:w="794" w:type="dxa"/>
          </w:tcPr>
          <w:p w14:paraId="20149026" w14:textId="77777777" w:rsidR="00224322" w:rsidRPr="005460F2" w:rsidRDefault="00224322" w:rsidP="002243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FEAD49A" w14:textId="77777777" w:rsidR="00224322" w:rsidRPr="005460F2" w:rsidRDefault="00224322" w:rsidP="002243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EEAE6C4" w14:textId="24508117" w:rsidR="00224322" w:rsidRPr="00224322" w:rsidRDefault="00224322" w:rsidP="002243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224322">
              <w:rPr>
                <w:color w:val="EE0000"/>
                <w:rtl/>
              </w:rPr>
              <w:t xml:space="preserve"> حفاری درخت و چاه</w:t>
            </w:r>
          </w:p>
        </w:tc>
      </w:tr>
      <w:tr w:rsidR="00224322" w:rsidRPr="005460F2" w14:paraId="36A50CC9" w14:textId="77777777" w:rsidTr="00A27C4F">
        <w:trPr>
          <w:cantSplit/>
        </w:trPr>
        <w:tc>
          <w:tcPr>
            <w:tcW w:w="794" w:type="dxa"/>
          </w:tcPr>
          <w:p w14:paraId="7055FAD6" w14:textId="77777777" w:rsidR="00224322" w:rsidRPr="005460F2" w:rsidRDefault="00224322" w:rsidP="002243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D84CE97" w14:textId="77777777" w:rsidR="00224322" w:rsidRPr="005460F2" w:rsidRDefault="00224322" w:rsidP="002243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AF65198" w14:textId="3F7509B0" w:rsidR="00224322" w:rsidRPr="005460F2" w:rsidRDefault="00224322" w:rsidP="002243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32EBB">
              <w:rPr>
                <w:rtl/>
              </w:rPr>
              <w:t xml:space="preserve">  نشستن و نوشتن </w:t>
            </w:r>
          </w:p>
        </w:tc>
      </w:tr>
      <w:tr w:rsidR="00231F17" w:rsidRPr="005460F2" w14:paraId="6CADE672" w14:textId="77777777" w:rsidTr="00A27C4F">
        <w:trPr>
          <w:cantSplit/>
        </w:trPr>
        <w:tc>
          <w:tcPr>
            <w:tcW w:w="794" w:type="dxa"/>
          </w:tcPr>
          <w:p w14:paraId="74E84951" w14:textId="77777777" w:rsidR="00231F17" w:rsidRPr="005460F2" w:rsidRDefault="00231F17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E51A183" w14:textId="77777777" w:rsidR="00231F17" w:rsidRPr="005460F2" w:rsidRDefault="00231F17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BD250B8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38E48BA2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7AF9E8B2" w14:textId="77777777" w:rsidTr="00A27C4F">
        <w:trPr>
          <w:cantSplit/>
        </w:trPr>
        <w:tc>
          <w:tcPr>
            <w:tcW w:w="794" w:type="dxa"/>
          </w:tcPr>
          <w:p w14:paraId="2C59A1B4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059D34A9" w14:textId="1B62C3F1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231F17" w:rsidRPr="005460F2" w14:paraId="26B7D3F3" w14:textId="77777777" w:rsidTr="00A27C4F">
        <w:trPr>
          <w:cantSplit/>
        </w:trPr>
        <w:tc>
          <w:tcPr>
            <w:tcW w:w="794" w:type="dxa"/>
            <w:vAlign w:val="center"/>
          </w:tcPr>
          <w:p w14:paraId="6060E26F" w14:textId="0D558A67" w:rsidR="00231F17" w:rsidRPr="005460F2" w:rsidRDefault="00231F17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FDB9A35" w14:textId="2B6AB520" w:rsidR="00231F17" w:rsidRPr="005460F2" w:rsidRDefault="00224322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دماسنج کاتا جهت تعیین کدام ویژگی استفاده می‌شود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224322" w:rsidRPr="005460F2" w14:paraId="7E10AE93" w14:textId="77777777" w:rsidTr="00A27C4F">
        <w:trPr>
          <w:cantSplit/>
        </w:trPr>
        <w:tc>
          <w:tcPr>
            <w:tcW w:w="794" w:type="dxa"/>
          </w:tcPr>
          <w:p w14:paraId="754ACBF1" w14:textId="77777777" w:rsidR="00224322" w:rsidRPr="005460F2" w:rsidRDefault="00224322" w:rsidP="002243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7EE55E" w14:textId="77777777" w:rsidR="00224322" w:rsidRPr="005460F2" w:rsidRDefault="00224322" w:rsidP="002243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C323B11" w14:textId="7E32706F" w:rsidR="00224322" w:rsidRPr="005460F2" w:rsidRDefault="00224322" w:rsidP="002243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C24E9">
              <w:rPr>
                <w:rtl/>
              </w:rPr>
              <w:t xml:space="preserve"> دمای تابشی</w:t>
            </w:r>
          </w:p>
        </w:tc>
      </w:tr>
      <w:tr w:rsidR="00224322" w:rsidRPr="005460F2" w14:paraId="7A3DA88E" w14:textId="77777777" w:rsidTr="00A27C4F">
        <w:trPr>
          <w:cantSplit/>
        </w:trPr>
        <w:tc>
          <w:tcPr>
            <w:tcW w:w="794" w:type="dxa"/>
          </w:tcPr>
          <w:p w14:paraId="61062E78" w14:textId="77777777" w:rsidR="00224322" w:rsidRPr="005460F2" w:rsidRDefault="00224322" w:rsidP="002243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5318F2E" w14:textId="77777777" w:rsidR="00224322" w:rsidRPr="005460F2" w:rsidRDefault="00224322" w:rsidP="002243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194EAC88" w14:textId="70105871" w:rsidR="00224322" w:rsidRPr="005460F2" w:rsidRDefault="00224322" w:rsidP="002243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C24E9">
              <w:rPr>
                <w:rtl/>
              </w:rPr>
              <w:t xml:space="preserve">  رطوبت نسبی </w:t>
            </w:r>
          </w:p>
        </w:tc>
      </w:tr>
      <w:tr w:rsidR="00224322" w:rsidRPr="005460F2" w14:paraId="7A393196" w14:textId="77777777" w:rsidTr="00A27C4F">
        <w:trPr>
          <w:cantSplit/>
        </w:trPr>
        <w:tc>
          <w:tcPr>
            <w:tcW w:w="794" w:type="dxa"/>
          </w:tcPr>
          <w:p w14:paraId="2A7856E8" w14:textId="77777777" w:rsidR="00224322" w:rsidRPr="005460F2" w:rsidRDefault="00224322" w:rsidP="002243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5AADDEB" w14:textId="77777777" w:rsidR="00224322" w:rsidRPr="005460F2" w:rsidRDefault="00224322" w:rsidP="002243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67105FD4" w14:textId="3E1DECA6" w:rsidR="00224322" w:rsidRPr="00224322" w:rsidRDefault="00224322" w:rsidP="002243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224322">
              <w:rPr>
                <w:color w:val="EE0000"/>
                <w:rtl/>
              </w:rPr>
              <w:t xml:space="preserve"> توان سردشوندگی </w:t>
            </w:r>
          </w:p>
        </w:tc>
      </w:tr>
      <w:tr w:rsidR="00224322" w:rsidRPr="005460F2" w14:paraId="066B9AEE" w14:textId="77777777" w:rsidTr="00A27C4F">
        <w:trPr>
          <w:cantSplit/>
        </w:trPr>
        <w:tc>
          <w:tcPr>
            <w:tcW w:w="794" w:type="dxa"/>
          </w:tcPr>
          <w:p w14:paraId="7F304512" w14:textId="77777777" w:rsidR="00224322" w:rsidRPr="005460F2" w:rsidRDefault="00224322" w:rsidP="002243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9D6ADDC" w14:textId="77777777" w:rsidR="00224322" w:rsidRPr="005460F2" w:rsidRDefault="00224322" w:rsidP="002243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3BD8C789" w14:textId="1D0C710D" w:rsidR="00224322" w:rsidRPr="005460F2" w:rsidRDefault="00224322" w:rsidP="002243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C24E9">
              <w:rPr>
                <w:rtl/>
              </w:rPr>
              <w:t xml:space="preserve"> میزان</w:t>
            </w:r>
            <w:r w:rsidRPr="00FC24E9">
              <w:t xml:space="preserve"> Clo </w:t>
            </w:r>
          </w:p>
        </w:tc>
      </w:tr>
      <w:tr w:rsidR="00231F17" w:rsidRPr="005460F2" w14:paraId="1F5B8ACC" w14:textId="77777777" w:rsidTr="00A27C4F">
        <w:trPr>
          <w:cantSplit/>
        </w:trPr>
        <w:tc>
          <w:tcPr>
            <w:tcW w:w="794" w:type="dxa"/>
          </w:tcPr>
          <w:p w14:paraId="69234CDD" w14:textId="77777777" w:rsidR="00231F17" w:rsidRPr="005460F2" w:rsidRDefault="00231F17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48A12A" w14:textId="77777777" w:rsidR="00231F17" w:rsidRPr="005460F2" w:rsidRDefault="00231F17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3D34DBA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118FA382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10EF1D60" w14:textId="77777777" w:rsidTr="00A27C4F">
        <w:trPr>
          <w:cantSplit/>
        </w:trPr>
        <w:tc>
          <w:tcPr>
            <w:tcW w:w="794" w:type="dxa"/>
          </w:tcPr>
          <w:p w14:paraId="41FE1A3F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4C41BCA6" w14:textId="33A32889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231F17" w:rsidRPr="005460F2" w14:paraId="328D612E" w14:textId="77777777" w:rsidTr="00A27C4F">
        <w:trPr>
          <w:cantSplit/>
        </w:trPr>
        <w:tc>
          <w:tcPr>
            <w:tcW w:w="794" w:type="dxa"/>
            <w:vAlign w:val="center"/>
          </w:tcPr>
          <w:p w14:paraId="4046A306" w14:textId="071009CC" w:rsidR="00231F17" w:rsidRPr="005460F2" w:rsidRDefault="00231F17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0E8EB07" w14:textId="2A13E660" w:rsidR="00231F17" w:rsidRPr="005460F2" w:rsidRDefault="00224322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کدام‌یک از عوارض استرس گرمایی از نوع شدید محسوب می‌شود؟</w:t>
            </w:r>
          </w:p>
        </w:tc>
      </w:tr>
      <w:tr w:rsidR="00224322" w:rsidRPr="005460F2" w14:paraId="6B8ADFBF" w14:textId="77777777" w:rsidTr="00A27C4F">
        <w:trPr>
          <w:cantSplit/>
        </w:trPr>
        <w:tc>
          <w:tcPr>
            <w:tcW w:w="794" w:type="dxa"/>
          </w:tcPr>
          <w:p w14:paraId="74D60271" w14:textId="77777777" w:rsidR="00224322" w:rsidRPr="005460F2" w:rsidRDefault="00224322" w:rsidP="002243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2895FF" w14:textId="77777777" w:rsidR="00224322" w:rsidRPr="005460F2" w:rsidRDefault="00224322" w:rsidP="002243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1D0F35AD" w14:textId="69E648BA" w:rsidR="00224322" w:rsidRPr="005460F2" w:rsidRDefault="00224322" w:rsidP="002243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C7A70">
              <w:rPr>
                <w:rtl/>
              </w:rPr>
              <w:t xml:space="preserve"> کرامپ گرمایی</w:t>
            </w:r>
          </w:p>
        </w:tc>
      </w:tr>
      <w:tr w:rsidR="00224322" w:rsidRPr="005460F2" w14:paraId="4C53679A" w14:textId="77777777" w:rsidTr="00A27C4F">
        <w:trPr>
          <w:cantSplit/>
        </w:trPr>
        <w:tc>
          <w:tcPr>
            <w:tcW w:w="794" w:type="dxa"/>
          </w:tcPr>
          <w:p w14:paraId="49B6A18A" w14:textId="77777777" w:rsidR="00224322" w:rsidRPr="005460F2" w:rsidRDefault="00224322" w:rsidP="002243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E600E69" w14:textId="77777777" w:rsidR="00224322" w:rsidRPr="005460F2" w:rsidRDefault="00224322" w:rsidP="002243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615C5D5" w14:textId="4280EB9A" w:rsidR="00224322" w:rsidRPr="005460F2" w:rsidRDefault="00224322" w:rsidP="002243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C7A70">
              <w:rPr>
                <w:rtl/>
              </w:rPr>
              <w:t xml:space="preserve">  ضعف گرمایی </w:t>
            </w:r>
          </w:p>
        </w:tc>
      </w:tr>
      <w:tr w:rsidR="00224322" w:rsidRPr="005460F2" w14:paraId="1CD16807" w14:textId="77777777" w:rsidTr="00A27C4F">
        <w:trPr>
          <w:cantSplit/>
        </w:trPr>
        <w:tc>
          <w:tcPr>
            <w:tcW w:w="794" w:type="dxa"/>
          </w:tcPr>
          <w:p w14:paraId="36BA5603" w14:textId="77777777" w:rsidR="00224322" w:rsidRPr="005460F2" w:rsidRDefault="00224322" w:rsidP="002243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5828D7A" w14:textId="77777777" w:rsidR="00224322" w:rsidRPr="005460F2" w:rsidRDefault="00224322" w:rsidP="002243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1C7A59BD" w14:textId="66DB393A" w:rsidR="00224322" w:rsidRPr="00224322" w:rsidRDefault="00224322" w:rsidP="002243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224322">
              <w:rPr>
                <w:color w:val="EE0000"/>
                <w:rtl/>
              </w:rPr>
              <w:t xml:space="preserve"> گرمازدگی </w:t>
            </w:r>
          </w:p>
        </w:tc>
      </w:tr>
      <w:tr w:rsidR="00224322" w:rsidRPr="005460F2" w14:paraId="14DB7EBE" w14:textId="77777777" w:rsidTr="00A27C4F">
        <w:trPr>
          <w:cantSplit/>
        </w:trPr>
        <w:tc>
          <w:tcPr>
            <w:tcW w:w="794" w:type="dxa"/>
          </w:tcPr>
          <w:p w14:paraId="28908925" w14:textId="77777777" w:rsidR="00224322" w:rsidRPr="005460F2" w:rsidRDefault="00224322" w:rsidP="00224322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BEA178C" w14:textId="77777777" w:rsidR="00224322" w:rsidRPr="005460F2" w:rsidRDefault="00224322" w:rsidP="00224322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E963E28" w14:textId="032F4E73" w:rsidR="00224322" w:rsidRPr="005460F2" w:rsidRDefault="00224322" w:rsidP="0022432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C7A70">
              <w:rPr>
                <w:rtl/>
              </w:rPr>
              <w:t xml:space="preserve"> تعریق شدید </w:t>
            </w:r>
          </w:p>
        </w:tc>
      </w:tr>
      <w:tr w:rsidR="00231F17" w:rsidRPr="005460F2" w14:paraId="5B8B0CF1" w14:textId="77777777" w:rsidTr="00A27C4F">
        <w:trPr>
          <w:cantSplit/>
        </w:trPr>
        <w:tc>
          <w:tcPr>
            <w:tcW w:w="794" w:type="dxa"/>
          </w:tcPr>
          <w:p w14:paraId="4399FC64" w14:textId="77777777" w:rsidR="00231F17" w:rsidRPr="005460F2" w:rsidRDefault="00231F17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574591B" w14:textId="77777777" w:rsidR="00231F17" w:rsidRPr="005460F2" w:rsidRDefault="00231F17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3296105A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3C83D5E8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59B71AF4" w14:textId="77777777" w:rsidTr="00A27C4F">
        <w:trPr>
          <w:cantSplit/>
        </w:trPr>
        <w:tc>
          <w:tcPr>
            <w:tcW w:w="794" w:type="dxa"/>
          </w:tcPr>
          <w:p w14:paraId="5D3387F8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CF40D83" w14:textId="785779D8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231F17" w:rsidRPr="005460F2" w14:paraId="3506ACCF" w14:textId="77777777" w:rsidTr="00A27C4F">
        <w:trPr>
          <w:cantSplit/>
        </w:trPr>
        <w:tc>
          <w:tcPr>
            <w:tcW w:w="794" w:type="dxa"/>
            <w:vAlign w:val="center"/>
          </w:tcPr>
          <w:p w14:paraId="6091DD9A" w14:textId="0547A8B9" w:rsidR="00231F17" w:rsidRPr="005460F2" w:rsidRDefault="00231F17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6EF4A6A" w14:textId="6601B952" w:rsidR="00231F17" w:rsidRPr="005460F2" w:rsidRDefault="00A972D8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کدام‌یک از عوامل زیر جزء شاخص‌های تجربی برای سنجش استرس گرمایی محسوب نمی‌شود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A972D8" w:rsidRPr="005460F2" w14:paraId="6353C293" w14:textId="77777777" w:rsidTr="00A27C4F">
        <w:trPr>
          <w:cantSplit/>
        </w:trPr>
        <w:tc>
          <w:tcPr>
            <w:tcW w:w="794" w:type="dxa"/>
          </w:tcPr>
          <w:p w14:paraId="5C20550B" w14:textId="77777777" w:rsidR="00A972D8" w:rsidRPr="005460F2" w:rsidRDefault="00A972D8" w:rsidP="00A972D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F6B6AA6" w14:textId="77777777" w:rsidR="00A972D8" w:rsidRPr="005460F2" w:rsidRDefault="00A972D8" w:rsidP="00A972D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6E75279" w14:textId="709563B1" w:rsidR="00A972D8" w:rsidRPr="005460F2" w:rsidRDefault="00A972D8" w:rsidP="00A972D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E4D5A">
              <w:t xml:space="preserve">WBGT </w:t>
            </w:r>
          </w:p>
        </w:tc>
      </w:tr>
      <w:tr w:rsidR="00A972D8" w:rsidRPr="005460F2" w14:paraId="0EC9B162" w14:textId="77777777" w:rsidTr="00A27C4F">
        <w:trPr>
          <w:cantSplit/>
        </w:trPr>
        <w:tc>
          <w:tcPr>
            <w:tcW w:w="794" w:type="dxa"/>
          </w:tcPr>
          <w:p w14:paraId="1F5C5A58" w14:textId="77777777" w:rsidR="00A972D8" w:rsidRPr="005460F2" w:rsidRDefault="00A972D8" w:rsidP="00A972D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502ACC0" w14:textId="77777777" w:rsidR="00A972D8" w:rsidRPr="005460F2" w:rsidRDefault="00A972D8" w:rsidP="00A972D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42A9FFDE" w14:textId="2E1E5E69" w:rsidR="00A972D8" w:rsidRPr="005460F2" w:rsidRDefault="00A972D8" w:rsidP="00A972D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E4D5A">
              <w:t xml:space="preserve">ET </w:t>
            </w:r>
          </w:p>
        </w:tc>
      </w:tr>
      <w:tr w:rsidR="00A972D8" w:rsidRPr="005460F2" w14:paraId="74EFB069" w14:textId="77777777" w:rsidTr="00A27C4F">
        <w:trPr>
          <w:cantSplit/>
        </w:trPr>
        <w:tc>
          <w:tcPr>
            <w:tcW w:w="794" w:type="dxa"/>
          </w:tcPr>
          <w:p w14:paraId="6AA6A5E3" w14:textId="77777777" w:rsidR="00A972D8" w:rsidRPr="005460F2" w:rsidRDefault="00A972D8" w:rsidP="00A972D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636D287" w14:textId="77777777" w:rsidR="00A972D8" w:rsidRPr="005460F2" w:rsidRDefault="00A972D8" w:rsidP="00A972D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0374F72" w14:textId="5E18A534" w:rsidR="00A972D8" w:rsidRPr="00A972D8" w:rsidRDefault="00A972D8" w:rsidP="00A972D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A972D8">
              <w:rPr>
                <w:color w:val="EE0000"/>
              </w:rPr>
              <w:t xml:space="preserve">PMV </w:t>
            </w:r>
          </w:p>
        </w:tc>
      </w:tr>
      <w:tr w:rsidR="00A972D8" w:rsidRPr="005460F2" w14:paraId="55E55765" w14:textId="77777777" w:rsidTr="00A27C4F">
        <w:trPr>
          <w:cantSplit/>
        </w:trPr>
        <w:tc>
          <w:tcPr>
            <w:tcW w:w="794" w:type="dxa"/>
          </w:tcPr>
          <w:p w14:paraId="2A4FB0D8" w14:textId="77777777" w:rsidR="00A972D8" w:rsidRPr="005460F2" w:rsidRDefault="00A972D8" w:rsidP="00A972D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4E401C52" w14:textId="77777777" w:rsidR="00A972D8" w:rsidRPr="005460F2" w:rsidRDefault="00A972D8" w:rsidP="00A972D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C8B4511" w14:textId="7286AB88" w:rsidR="00A972D8" w:rsidRPr="005460F2" w:rsidRDefault="00A972D8" w:rsidP="00A972D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E4D5A">
              <w:t xml:space="preserve">WGT </w:t>
            </w:r>
          </w:p>
        </w:tc>
      </w:tr>
      <w:tr w:rsidR="00231F17" w:rsidRPr="005460F2" w14:paraId="2123791D" w14:textId="77777777" w:rsidTr="00A27C4F">
        <w:trPr>
          <w:cantSplit/>
        </w:trPr>
        <w:tc>
          <w:tcPr>
            <w:tcW w:w="794" w:type="dxa"/>
          </w:tcPr>
          <w:p w14:paraId="5A569CB3" w14:textId="77777777" w:rsidR="00231F17" w:rsidRPr="005460F2" w:rsidRDefault="00231F17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7C66528" w14:textId="77777777" w:rsidR="00231F17" w:rsidRPr="005460F2" w:rsidRDefault="00231F17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4E16D699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7657C930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52C17F16" w14:textId="77777777" w:rsidTr="00A27C4F">
        <w:trPr>
          <w:cantSplit/>
        </w:trPr>
        <w:tc>
          <w:tcPr>
            <w:tcW w:w="794" w:type="dxa"/>
          </w:tcPr>
          <w:p w14:paraId="430A0F21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3F32AE5" w14:textId="3C210D13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231F17" w:rsidRPr="005460F2" w14:paraId="69921D9F" w14:textId="77777777" w:rsidTr="00A27C4F">
        <w:trPr>
          <w:cantSplit/>
        </w:trPr>
        <w:tc>
          <w:tcPr>
            <w:tcW w:w="794" w:type="dxa"/>
            <w:vAlign w:val="center"/>
          </w:tcPr>
          <w:p w14:paraId="64355E69" w14:textId="022FD3BA" w:rsidR="00231F17" w:rsidRPr="005460F2" w:rsidRDefault="00231F17" w:rsidP="00BF2440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E73BFCD" w14:textId="31F7E77B" w:rsidR="00231F17" w:rsidRPr="005460F2" w:rsidRDefault="00A972D8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دمای تر دماسنج به چه طریق اندازه‌گیری می‌شود؟</w:t>
            </w:r>
          </w:p>
        </w:tc>
      </w:tr>
      <w:tr w:rsidR="00A972D8" w:rsidRPr="005460F2" w14:paraId="4D81B1BB" w14:textId="77777777" w:rsidTr="00A27C4F">
        <w:trPr>
          <w:cantSplit/>
        </w:trPr>
        <w:tc>
          <w:tcPr>
            <w:tcW w:w="794" w:type="dxa"/>
          </w:tcPr>
          <w:p w14:paraId="25874A3C" w14:textId="77777777" w:rsidR="00A972D8" w:rsidRPr="005460F2" w:rsidRDefault="00A972D8" w:rsidP="00A972D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37A1BC" w14:textId="77777777" w:rsidR="00A972D8" w:rsidRPr="005460F2" w:rsidRDefault="00A972D8" w:rsidP="00A972D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B447D24" w14:textId="5BE11D73" w:rsidR="00A972D8" w:rsidRPr="005460F2" w:rsidRDefault="00A972D8" w:rsidP="00A972D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C58B1">
              <w:rPr>
                <w:rtl/>
              </w:rPr>
              <w:t>با استفاده از یک سنسور دیجیتال</w:t>
            </w:r>
          </w:p>
        </w:tc>
      </w:tr>
      <w:tr w:rsidR="00A972D8" w:rsidRPr="005460F2" w14:paraId="70EC27E4" w14:textId="77777777" w:rsidTr="00A27C4F">
        <w:trPr>
          <w:cantSplit/>
        </w:trPr>
        <w:tc>
          <w:tcPr>
            <w:tcW w:w="794" w:type="dxa"/>
          </w:tcPr>
          <w:p w14:paraId="038C431B" w14:textId="77777777" w:rsidR="00A972D8" w:rsidRPr="005460F2" w:rsidRDefault="00A972D8" w:rsidP="00A972D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6F71310" w14:textId="77777777" w:rsidR="00A972D8" w:rsidRPr="005460F2" w:rsidRDefault="00A972D8" w:rsidP="00A972D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3FA325C1" w14:textId="6633B997" w:rsidR="00A972D8" w:rsidRPr="00A972D8" w:rsidRDefault="00A972D8" w:rsidP="00A972D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A972D8">
              <w:rPr>
                <w:color w:val="EE0000"/>
                <w:rtl/>
              </w:rPr>
              <w:t xml:space="preserve">  با فتیله مرطوب در جریان هوای طبیعی یا اجباری </w:t>
            </w:r>
          </w:p>
        </w:tc>
      </w:tr>
      <w:tr w:rsidR="00A972D8" w:rsidRPr="005460F2" w14:paraId="4DC6A89F" w14:textId="77777777" w:rsidTr="00A27C4F">
        <w:trPr>
          <w:cantSplit/>
        </w:trPr>
        <w:tc>
          <w:tcPr>
            <w:tcW w:w="794" w:type="dxa"/>
          </w:tcPr>
          <w:p w14:paraId="2EC33A4F" w14:textId="77777777" w:rsidR="00A972D8" w:rsidRPr="005460F2" w:rsidRDefault="00A972D8" w:rsidP="00A972D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2A0B282" w14:textId="77777777" w:rsidR="00A972D8" w:rsidRPr="005460F2" w:rsidRDefault="00A972D8" w:rsidP="00A972D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39ECD57B" w14:textId="6963B683" w:rsidR="00A972D8" w:rsidRPr="005460F2" w:rsidRDefault="00A972D8" w:rsidP="00A972D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C58B1">
              <w:rPr>
                <w:rtl/>
              </w:rPr>
              <w:t xml:space="preserve"> با قرار دادن دماسنج در آب داغ </w:t>
            </w:r>
          </w:p>
        </w:tc>
      </w:tr>
      <w:tr w:rsidR="00A972D8" w:rsidRPr="005460F2" w14:paraId="41EF86AB" w14:textId="77777777" w:rsidTr="00A27C4F">
        <w:trPr>
          <w:cantSplit/>
        </w:trPr>
        <w:tc>
          <w:tcPr>
            <w:tcW w:w="794" w:type="dxa"/>
          </w:tcPr>
          <w:p w14:paraId="593FCCE7" w14:textId="77777777" w:rsidR="00A972D8" w:rsidRPr="005460F2" w:rsidRDefault="00A972D8" w:rsidP="00A972D8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FA49E65" w14:textId="77777777" w:rsidR="00A972D8" w:rsidRPr="005460F2" w:rsidRDefault="00A972D8" w:rsidP="00A972D8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695D78C8" w14:textId="315DA592" w:rsidR="00A972D8" w:rsidRPr="005460F2" w:rsidRDefault="00A972D8" w:rsidP="00A972D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C58B1">
              <w:rPr>
                <w:rtl/>
              </w:rPr>
              <w:t xml:space="preserve"> با قرار دادن دماسنج در یخ</w:t>
            </w:r>
          </w:p>
        </w:tc>
      </w:tr>
      <w:tr w:rsidR="00231F17" w:rsidRPr="005460F2" w14:paraId="3DD05452" w14:textId="77777777" w:rsidTr="00A27C4F">
        <w:trPr>
          <w:cantSplit/>
        </w:trPr>
        <w:tc>
          <w:tcPr>
            <w:tcW w:w="794" w:type="dxa"/>
          </w:tcPr>
          <w:p w14:paraId="1D0E2B2F" w14:textId="77777777" w:rsidR="00231F17" w:rsidRPr="005460F2" w:rsidRDefault="00231F17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439B747A" w14:textId="77777777" w:rsidR="00231F17" w:rsidRPr="005460F2" w:rsidRDefault="00231F17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1FA61F43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31BB1567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2B90A2B4" w14:textId="77777777" w:rsidTr="00A27C4F">
        <w:trPr>
          <w:cantSplit/>
        </w:trPr>
        <w:tc>
          <w:tcPr>
            <w:tcW w:w="794" w:type="dxa"/>
          </w:tcPr>
          <w:p w14:paraId="739D3E35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2686FA9" w14:textId="48F66D19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231F17" w:rsidRPr="005460F2" w14:paraId="710923EF" w14:textId="77777777" w:rsidTr="00A27C4F">
        <w:trPr>
          <w:cantSplit/>
        </w:trPr>
        <w:tc>
          <w:tcPr>
            <w:tcW w:w="794" w:type="dxa"/>
            <w:vAlign w:val="center"/>
          </w:tcPr>
          <w:p w14:paraId="66BE940D" w14:textId="61C05351" w:rsidR="00231F17" w:rsidRPr="005460F2" w:rsidRDefault="00231F17" w:rsidP="003D0513">
            <w:pPr>
              <w:pStyle w:val="a"/>
              <w:keepNext/>
              <w:keepLines/>
              <w:numPr>
                <w:ilvl w:val="0"/>
                <w:numId w:val="9"/>
              </w:num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3842AD8F" w14:textId="02A4B8E7" w:rsidR="00231F17" w:rsidRPr="005460F2" w:rsidRDefault="00F03C6F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واحد اندازه‌گیری دمای تر معمولاً چیست؟</w:t>
            </w:r>
          </w:p>
        </w:tc>
      </w:tr>
      <w:tr w:rsidR="00F03C6F" w:rsidRPr="005460F2" w14:paraId="199CAF1D" w14:textId="77777777" w:rsidTr="00A27C4F">
        <w:trPr>
          <w:cantSplit/>
        </w:trPr>
        <w:tc>
          <w:tcPr>
            <w:tcW w:w="794" w:type="dxa"/>
          </w:tcPr>
          <w:p w14:paraId="06B471A0" w14:textId="77777777" w:rsidR="00F03C6F" w:rsidRPr="005460F2" w:rsidRDefault="00F03C6F" w:rsidP="00F03C6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377CCE2" w14:textId="77777777" w:rsidR="00F03C6F" w:rsidRPr="005460F2" w:rsidRDefault="00F03C6F" w:rsidP="00F03C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35FBD810" w14:textId="59E3E329" w:rsidR="00F03C6F" w:rsidRPr="005460F2" w:rsidRDefault="00F03C6F" w:rsidP="00F03C6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E4D71">
              <w:rPr>
                <w:rtl/>
              </w:rPr>
              <w:t xml:space="preserve">کلوین </w:t>
            </w:r>
          </w:p>
        </w:tc>
      </w:tr>
      <w:tr w:rsidR="00F03C6F" w:rsidRPr="005460F2" w14:paraId="13EA86FA" w14:textId="77777777" w:rsidTr="00A27C4F">
        <w:trPr>
          <w:cantSplit/>
        </w:trPr>
        <w:tc>
          <w:tcPr>
            <w:tcW w:w="794" w:type="dxa"/>
          </w:tcPr>
          <w:p w14:paraId="2AF6A216" w14:textId="77777777" w:rsidR="00F03C6F" w:rsidRPr="005460F2" w:rsidRDefault="00F03C6F" w:rsidP="00F03C6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2B4E275" w14:textId="77777777" w:rsidR="00F03C6F" w:rsidRPr="005460F2" w:rsidRDefault="00F03C6F" w:rsidP="00F03C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06092C0" w14:textId="168E8579" w:rsidR="00F03C6F" w:rsidRPr="005460F2" w:rsidRDefault="00F03C6F" w:rsidP="00F03C6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E4D71">
              <w:rPr>
                <w:rtl/>
              </w:rPr>
              <w:t xml:space="preserve"> درجه فارنهایت </w:t>
            </w:r>
          </w:p>
        </w:tc>
      </w:tr>
      <w:tr w:rsidR="00F03C6F" w:rsidRPr="005460F2" w14:paraId="167E6001" w14:textId="77777777" w:rsidTr="00A27C4F">
        <w:trPr>
          <w:cantSplit/>
        </w:trPr>
        <w:tc>
          <w:tcPr>
            <w:tcW w:w="794" w:type="dxa"/>
          </w:tcPr>
          <w:p w14:paraId="2748D347" w14:textId="77777777" w:rsidR="00F03C6F" w:rsidRPr="005460F2" w:rsidRDefault="00F03C6F" w:rsidP="00F03C6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FDE2451" w14:textId="77777777" w:rsidR="00F03C6F" w:rsidRPr="005460F2" w:rsidRDefault="00F03C6F" w:rsidP="00F03C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7823F517" w14:textId="74A323CF" w:rsidR="00F03C6F" w:rsidRPr="00F03C6F" w:rsidRDefault="00F03C6F" w:rsidP="00F03C6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F03C6F">
              <w:rPr>
                <w:color w:val="EE0000"/>
                <w:rtl/>
              </w:rPr>
              <w:t xml:space="preserve"> درجه سلسیوس </w:t>
            </w:r>
          </w:p>
        </w:tc>
      </w:tr>
      <w:tr w:rsidR="00F03C6F" w:rsidRPr="005460F2" w14:paraId="440C3C9E" w14:textId="77777777" w:rsidTr="00A27C4F">
        <w:trPr>
          <w:cantSplit/>
        </w:trPr>
        <w:tc>
          <w:tcPr>
            <w:tcW w:w="794" w:type="dxa"/>
          </w:tcPr>
          <w:p w14:paraId="0935C887" w14:textId="77777777" w:rsidR="00F03C6F" w:rsidRPr="005460F2" w:rsidRDefault="00F03C6F" w:rsidP="00F03C6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5AA56D" w14:textId="77777777" w:rsidR="00F03C6F" w:rsidRPr="005460F2" w:rsidRDefault="00F03C6F" w:rsidP="00F03C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03894442" w14:textId="31A1A686" w:rsidR="00F03C6F" w:rsidRPr="005460F2" w:rsidRDefault="00F03C6F" w:rsidP="00F03C6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E4D71">
              <w:rPr>
                <w:rtl/>
              </w:rPr>
              <w:t xml:space="preserve"> بی‌واحد</w:t>
            </w:r>
          </w:p>
        </w:tc>
      </w:tr>
      <w:tr w:rsidR="00231F17" w:rsidRPr="005460F2" w14:paraId="58F34CB8" w14:textId="77777777" w:rsidTr="00A27C4F">
        <w:trPr>
          <w:cantSplit/>
        </w:trPr>
        <w:tc>
          <w:tcPr>
            <w:tcW w:w="794" w:type="dxa"/>
          </w:tcPr>
          <w:p w14:paraId="247E4C6C" w14:textId="77777777" w:rsidR="00231F17" w:rsidRPr="005460F2" w:rsidRDefault="00231F17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C46889A" w14:textId="77777777" w:rsidR="00231F17" w:rsidRPr="005460F2" w:rsidRDefault="00231F17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9FCD5A6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21E73FEC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58796211" w14:textId="77777777" w:rsidTr="00A27C4F">
        <w:trPr>
          <w:cantSplit/>
        </w:trPr>
        <w:tc>
          <w:tcPr>
            <w:tcW w:w="794" w:type="dxa"/>
          </w:tcPr>
          <w:p w14:paraId="08EA5C69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1E7E643" w14:textId="31F0B59D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231F17" w:rsidRPr="005460F2" w14:paraId="70930AE7" w14:textId="77777777" w:rsidTr="00A27C4F">
        <w:trPr>
          <w:cantSplit/>
        </w:trPr>
        <w:tc>
          <w:tcPr>
            <w:tcW w:w="794" w:type="dxa"/>
            <w:vAlign w:val="center"/>
          </w:tcPr>
          <w:p w14:paraId="43B41C30" w14:textId="2C6FB40F" w:rsidR="00231F17" w:rsidRPr="005460F2" w:rsidRDefault="00231F17" w:rsidP="003D0513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6FAA3A7F" w14:textId="699FD47A" w:rsidR="00231F17" w:rsidRPr="005460F2" w:rsidRDefault="00F03C6F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عامل اصلی تبادل گرمایی بدن در محیط‌های مرطوب چیست؟</w:t>
            </w:r>
          </w:p>
        </w:tc>
      </w:tr>
      <w:tr w:rsidR="00F03C6F" w:rsidRPr="005460F2" w14:paraId="728B3CCD" w14:textId="77777777" w:rsidTr="00A27C4F">
        <w:trPr>
          <w:cantSplit/>
        </w:trPr>
        <w:tc>
          <w:tcPr>
            <w:tcW w:w="794" w:type="dxa"/>
          </w:tcPr>
          <w:p w14:paraId="541627FE" w14:textId="77777777" w:rsidR="00F03C6F" w:rsidRPr="005460F2" w:rsidRDefault="00F03C6F" w:rsidP="00F03C6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10920A6" w14:textId="77777777" w:rsidR="00F03C6F" w:rsidRPr="005460F2" w:rsidRDefault="00F03C6F" w:rsidP="00F03C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636774B" w14:textId="4243FF82" w:rsidR="00F03C6F" w:rsidRPr="005460F2" w:rsidRDefault="00F03C6F" w:rsidP="00F03C6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FE2">
              <w:rPr>
                <w:rtl/>
              </w:rPr>
              <w:t xml:space="preserve">تابش </w:t>
            </w:r>
          </w:p>
        </w:tc>
      </w:tr>
      <w:tr w:rsidR="00F03C6F" w:rsidRPr="005460F2" w14:paraId="11F713CC" w14:textId="77777777" w:rsidTr="00A27C4F">
        <w:trPr>
          <w:cantSplit/>
        </w:trPr>
        <w:tc>
          <w:tcPr>
            <w:tcW w:w="794" w:type="dxa"/>
          </w:tcPr>
          <w:p w14:paraId="62A88C64" w14:textId="77777777" w:rsidR="00F03C6F" w:rsidRPr="005460F2" w:rsidRDefault="00F03C6F" w:rsidP="00F03C6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771EC559" w14:textId="77777777" w:rsidR="00F03C6F" w:rsidRPr="005460F2" w:rsidRDefault="00F03C6F" w:rsidP="00F03C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7285CC2F" w14:textId="45ADFCB6" w:rsidR="00F03C6F" w:rsidRPr="005460F2" w:rsidRDefault="00F03C6F" w:rsidP="00F03C6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FE2">
              <w:rPr>
                <w:rtl/>
              </w:rPr>
              <w:t xml:space="preserve"> جابجایی</w:t>
            </w:r>
          </w:p>
        </w:tc>
      </w:tr>
      <w:tr w:rsidR="00F03C6F" w:rsidRPr="005460F2" w14:paraId="383A84ED" w14:textId="77777777" w:rsidTr="00A27C4F">
        <w:trPr>
          <w:cantSplit/>
        </w:trPr>
        <w:tc>
          <w:tcPr>
            <w:tcW w:w="794" w:type="dxa"/>
          </w:tcPr>
          <w:p w14:paraId="4EBF422A" w14:textId="77777777" w:rsidR="00F03C6F" w:rsidRPr="005460F2" w:rsidRDefault="00F03C6F" w:rsidP="00F03C6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A5A22EC" w14:textId="77777777" w:rsidR="00F03C6F" w:rsidRPr="005460F2" w:rsidRDefault="00F03C6F" w:rsidP="00F03C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EFA6D29" w14:textId="3EC4ADD4" w:rsidR="00F03C6F" w:rsidRPr="005460F2" w:rsidRDefault="00F03C6F" w:rsidP="00F03C6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FE2">
              <w:rPr>
                <w:rtl/>
              </w:rPr>
              <w:t xml:space="preserve">  </w:t>
            </w:r>
            <w:r w:rsidRPr="00F03C6F">
              <w:rPr>
                <w:color w:val="EE0000"/>
                <w:rtl/>
              </w:rPr>
              <w:t xml:space="preserve">تبخیر </w:t>
            </w:r>
          </w:p>
        </w:tc>
      </w:tr>
      <w:tr w:rsidR="00F03C6F" w:rsidRPr="005460F2" w14:paraId="1103A992" w14:textId="77777777" w:rsidTr="00A27C4F">
        <w:trPr>
          <w:cantSplit/>
        </w:trPr>
        <w:tc>
          <w:tcPr>
            <w:tcW w:w="794" w:type="dxa"/>
          </w:tcPr>
          <w:p w14:paraId="380A596E" w14:textId="77777777" w:rsidR="00F03C6F" w:rsidRPr="005460F2" w:rsidRDefault="00F03C6F" w:rsidP="00F03C6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015A8EE" w14:textId="77777777" w:rsidR="00F03C6F" w:rsidRPr="005460F2" w:rsidRDefault="00F03C6F" w:rsidP="00F03C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9FE6F60" w14:textId="1A4D8472" w:rsidR="00F03C6F" w:rsidRPr="005460F2" w:rsidRDefault="00F03C6F" w:rsidP="00F03C6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ED3FE2">
              <w:rPr>
                <w:rtl/>
              </w:rPr>
              <w:t xml:space="preserve"> رسانش </w:t>
            </w:r>
          </w:p>
        </w:tc>
      </w:tr>
      <w:tr w:rsidR="00231F17" w:rsidRPr="005460F2" w14:paraId="5342603B" w14:textId="77777777" w:rsidTr="00A27C4F">
        <w:trPr>
          <w:cantSplit/>
        </w:trPr>
        <w:tc>
          <w:tcPr>
            <w:tcW w:w="794" w:type="dxa"/>
          </w:tcPr>
          <w:p w14:paraId="548CF22C" w14:textId="77777777" w:rsidR="00231F17" w:rsidRPr="005460F2" w:rsidRDefault="00231F17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3E335B4D" w14:textId="77777777" w:rsidR="00231F17" w:rsidRPr="005460F2" w:rsidRDefault="00231F17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7A1B6B25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28BDAD4E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30A2439D" w14:textId="77777777" w:rsidTr="00A27C4F">
        <w:trPr>
          <w:cantSplit/>
        </w:trPr>
        <w:tc>
          <w:tcPr>
            <w:tcW w:w="794" w:type="dxa"/>
          </w:tcPr>
          <w:p w14:paraId="74802EC4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748F1840" w14:textId="29F86E18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231F17" w:rsidRPr="005460F2" w14:paraId="693452B8" w14:textId="77777777" w:rsidTr="00A27C4F">
        <w:trPr>
          <w:cantSplit/>
        </w:trPr>
        <w:tc>
          <w:tcPr>
            <w:tcW w:w="794" w:type="dxa"/>
            <w:vAlign w:val="center"/>
          </w:tcPr>
          <w:p w14:paraId="5C08BB52" w14:textId="06D49C9C" w:rsidR="00231F17" w:rsidRPr="005460F2" w:rsidRDefault="00231F17" w:rsidP="003D0513">
            <w:pPr>
              <w:pStyle w:val="a"/>
              <w:keepNext/>
              <w:keepLines/>
              <w:numPr>
                <w:ilvl w:val="0"/>
                <w:numId w:val="9"/>
              </w:num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6071819" w14:textId="0B225312" w:rsidR="00231F17" w:rsidRPr="005460F2" w:rsidRDefault="00F03C6F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کدام‌یک از ابزارهای زیر برای اندازه‌گیری دمای تابشی استفاده می‌شود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F03C6F" w:rsidRPr="005460F2" w14:paraId="632D8439" w14:textId="77777777" w:rsidTr="00A27C4F">
        <w:trPr>
          <w:cantSplit/>
        </w:trPr>
        <w:tc>
          <w:tcPr>
            <w:tcW w:w="794" w:type="dxa"/>
          </w:tcPr>
          <w:p w14:paraId="17563C4E" w14:textId="77777777" w:rsidR="00F03C6F" w:rsidRPr="005460F2" w:rsidRDefault="00F03C6F" w:rsidP="00F03C6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2543F8B" w14:textId="77777777" w:rsidR="00F03C6F" w:rsidRPr="005460F2" w:rsidRDefault="00F03C6F" w:rsidP="00F03C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5516B513" w14:textId="6CFC28F0" w:rsidR="00F03C6F" w:rsidRPr="005460F2" w:rsidRDefault="00F03C6F" w:rsidP="00F03C6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B2E7F">
              <w:rPr>
                <w:rtl/>
              </w:rPr>
              <w:t>بادسنج حرارتی</w:t>
            </w:r>
          </w:p>
        </w:tc>
      </w:tr>
      <w:tr w:rsidR="00F03C6F" w:rsidRPr="005460F2" w14:paraId="3AFA53FF" w14:textId="77777777" w:rsidTr="00A27C4F">
        <w:trPr>
          <w:cantSplit/>
        </w:trPr>
        <w:tc>
          <w:tcPr>
            <w:tcW w:w="794" w:type="dxa"/>
          </w:tcPr>
          <w:p w14:paraId="6436753E" w14:textId="77777777" w:rsidR="00F03C6F" w:rsidRPr="005460F2" w:rsidRDefault="00F03C6F" w:rsidP="00F03C6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3CB301" w14:textId="77777777" w:rsidR="00F03C6F" w:rsidRPr="005460F2" w:rsidRDefault="00F03C6F" w:rsidP="00F03C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BABDAEB" w14:textId="20BB6518" w:rsidR="00F03C6F" w:rsidRPr="005460F2" w:rsidRDefault="00F03C6F" w:rsidP="00F03C6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B2E7F">
              <w:rPr>
                <w:rtl/>
              </w:rPr>
              <w:t xml:space="preserve">  دماسنج تر </w:t>
            </w:r>
          </w:p>
        </w:tc>
      </w:tr>
      <w:tr w:rsidR="00F03C6F" w:rsidRPr="005460F2" w14:paraId="5978AAA4" w14:textId="77777777" w:rsidTr="00A27C4F">
        <w:trPr>
          <w:cantSplit/>
        </w:trPr>
        <w:tc>
          <w:tcPr>
            <w:tcW w:w="794" w:type="dxa"/>
          </w:tcPr>
          <w:p w14:paraId="30752365" w14:textId="77777777" w:rsidR="00F03C6F" w:rsidRPr="005460F2" w:rsidRDefault="00F03C6F" w:rsidP="00F03C6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8DBB7A7" w14:textId="77777777" w:rsidR="00F03C6F" w:rsidRPr="005460F2" w:rsidRDefault="00F03C6F" w:rsidP="00F03C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402152F7" w14:textId="5021FE65" w:rsidR="00F03C6F" w:rsidRPr="00F03C6F" w:rsidRDefault="00F03C6F" w:rsidP="00F03C6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F03C6F">
              <w:rPr>
                <w:color w:val="EE0000"/>
                <w:rtl/>
              </w:rPr>
              <w:t xml:space="preserve"> دماسنج گوی سان</w:t>
            </w:r>
          </w:p>
        </w:tc>
      </w:tr>
      <w:tr w:rsidR="00F03C6F" w:rsidRPr="005460F2" w14:paraId="32435906" w14:textId="77777777" w:rsidTr="00A27C4F">
        <w:trPr>
          <w:cantSplit/>
        </w:trPr>
        <w:tc>
          <w:tcPr>
            <w:tcW w:w="794" w:type="dxa"/>
          </w:tcPr>
          <w:p w14:paraId="0537386A" w14:textId="77777777" w:rsidR="00F03C6F" w:rsidRPr="005460F2" w:rsidRDefault="00F03C6F" w:rsidP="00F03C6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27BDE06" w14:textId="77777777" w:rsidR="00F03C6F" w:rsidRPr="005460F2" w:rsidRDefault="00F03C6F" w:rsidP="00F03C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550169C4" w14:textId="432936C4" w:rsidR="00F03C6F" w:rsidRPr="005460F2" w:rsidRDefault="00F03C6F" w:rsidP="00F03C6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B2E7F">
              <w:rPr>
                <w:rtl/>
              </w:rPr>
              <w:t xml:space="preserve">  هیدروگراف</w:t>
            </w:r>
          </w:p>
        </w:tc>
      </w:tr>
      <w:tr w:rsidR="00231F17" w:rsidRPr="005460F2" w14:paraId="1D0EAC3B" w14:textId="77777777" w:rsidTr="00A27C4F">
        <w:trPr>
          <w:cantSplit/>
        </w:trPr>
        <w:tc>
          <w:tcPr>
            <w:tcW w:w="794" w:type="dxa"/>
          </w:tcPr>
          <w:p w14:paraId="5CBB0655" w14:textId="77777777" w:rsidR="00231F17" w:rsidRPr="005460F2" w:rsidRDefault="00231F17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DEECBD7" w14:textId="77777777" w:rsidR="00231F17" w:rsidRPr="005460F2" w:rsidRDefault="00231F17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2BF51700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22809675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5DA102EF" w14:textId="77777777" w:rsidTr="00A27C4F">
        <w:trPr>
          <w:cantSplit/>
        </w:trPr>
        <w:tc>
          <w:tcPr>
            <w:tcW w:w="794" w:type="dxa"/>
          </w:tcPr>
          <w:p w14:paraId="08450CE4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5C0C4431" w14:textId="078390F7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231F17" w:rsidRPr="005460F2" w14:paraId="5D745715" w14:textId="77777777" w:rsidTr="00A27C4F">
        <w:trPr>
          <w:cantSplit/>
        </w:trPr>
        <w:tc>
          <w:tcPr>
            <w:tcW w:w="794" w:type="dxa"/>
            <w:vAlign w:val="center"/>
          </w:tcPr>
          <w:p w14:paraId="04FA83B0" w14:textId="5649AAB3" w:rsidR="00231F17" w:rsidRPr="005460F2" w:rsidRDefault="00231F17" w:rsidP="003D0513">
            <w:pPr>
              <w:pStyle w:val="a"/>
              <w:keepNext/>
              <w:keepLines/>
              <w:numPr>
                <w:ilvl w:val="0"/>
                <w:numId w:val="9"/>
              </w:num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99AA9E4" w14:textId="520A8C34" w:rsidR="00231F17" w:rsidRPr="005460F2" w:rsidRDefault="00F03C6F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کدام‌یک از موارد زیر جزء عوامل بروز استرس سرمایی نیست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F03C6F" w:rsidRPr="005460F2" w14:paraId="69F1BCCB" w14:textId="77777777" w:rsidTr="00A27C4F">
        <w:trPr>
          <w:cantSplit/>
        </w:trPr>
        <w:tc>
          <w:tcPr>
            <w:tcW w:w="794" w:type="dxa"/>
          </w:tcPr>
          <w:p w14:paraId="533DB6DD" w14:textId="77777777" w:rsidR="00F03C6F" w:rsidRPr="005460F2" w:rsidRDefault="00F03C6F" w:rsidP="00F03C6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019D2E41" w14:textId="77777777" w:rsidR="00F03C6F" w:rsidRPr="005460F2" w:rsidRDefault="00F03C6F" w:rsidP="00F03C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060431A8" w14:textId="4705CC6C" w:rsidR="00F03C6F" w:rsidRPr="005460F2" w:rsidRDefault="00F03C6F" w:rsidP="00F03C6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A36AF">
              <w:rPr>
                <w:rtl/>
              </w:rPr>
              <w:t>سرمازدگی</w:t>
            </w:r>
          </w:p>
        </w:tc>
      </w:tr>
      <w:tr w:rsidR="00F03C6F" w:rsidRPr="005460F2" w14:paraId="3964162E" w14:textId="77777777" w:rsidTr="00A27C4F">
        <w:trPr>
          <w:cantSplit/>
        </w:trPr>
        <w:tc>
          <w:tcPr>
            <w:tcW w:w="794" w:type="dxa"/>
          </w:tcPr>
          <w:p w14:paraId="79E49702" w14:textId="77777777" w:rsidR="00F03C6F" w:rsidRPr="005460F2" w:rsidRDefault="00F03C6F" w:rsidP="00F03C6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518231D2" w14:textId="77777777" w:rsidR="00F03C6F" w:rsidRPr="005460F2" w:rsidRDefault="00F03C6F" w:rsidP="00F03C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0ABE1624" w14:textId="44801AA9" w:rsidR="00F03C6F" w:rsidRPr="004358AD" w:rsidRDefault="00F03C6F" w:rsidP="00F03C6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4358AD">
              <w:rPr>
                <w:color w:val="EE0000"/>
                <w:rtl/>
              </w:rPr>
              <w:t xml:space="preserve">  گرمازدگی</w:t>
            </w:r>
          </w:p>
        </w:tc>
      </w:tr>
      <w:tr w:rsidR="00F03C6F" w:rsidRPr="005460F2" w14:paraId="07B9A5C9" w14:textId="77777777" w:rsidTr="00A27C4F">
        <w:trPr>
          <w:cantSplit/>
        </w:trPr>
        <w:tc>
          <w:tcPr>
            <w:tcW w:w="794" w:type="dxa"/>
          </w:tcPr>
          <w:p w14:paraId="4FB3B7E7" w14:textId="77777777" w:rsidR="00F03C6F" w:rsidRPr="005460F2" w:rsidRDefault="00F03C6F" w:rsidP="00F03C6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CA306EA" w14:textId="77777777" w:rsidR="00F03C6F" w:rsidRPr="005460F2" w:rsidRDefault="00F03C6F" w:rsidP="00F03C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554D0B5C" w14:textId="018B8D8E" w:rsidR="00F03C6F" w:rsidRPr="005460F2" w:rsidRDefault="00F03C6F" w:rsidP="00F03C6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A36AF">
              <w:rPr>
                <w:rtl/>
              </w:rPr>
              <w:t xml:space="preserve">  سرخی</w:t>
            </w:r>
          </w:p>
        </w:tc>
      </w:tr>
      <w:tr w:rsidR="00F03C6F" w:rsidRPr="005460F2" w14:paraId="089246BE" w14:textId="77777777" w:rsidTr="00A27C4F">
        <w:trPr>
          <w:cantSplit/>
        </w:trPr>
        <w:tc>
          <w:tcPr>
            <w:tcW w:w="794" w:type="dxa"/>
          </w:tcPr>
          <w:p w14:paraId="7819CFEE" w14:textId="77777777" w:rsidR="00F03C6F" w:rsidRPr="005460F2" w:rsidRDefault="00F03C6F" w:rsidP="00F03C6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114ADB58" w14:textId="77777777" w:rsidR="00F03C6F" w:rsidRPr="005460F2" w:rsidRDefault="00F03C6F" w:rsidP="00F03C6F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7FCD786F" w14:textId="61C230FD" w:rsidR="00F03C6F" w:rsidRPr="005460F2" w:rsidRDefault="00F03C6F" w:rsidP="00F03C6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A36AF">
              <w:rPr>
                <w:rtl/>
              </w:rPr>
              <w:t xml:space="preserve">  کهیر </w:t>
            </w:r>
          </w:p>
        </w:tc>
      </w:tr>
      <w:tr w:rsidR="00231F17" w:rsidRPr="005460F2" w14:paraId="462ABD38" w14:textId="77777777" w:rsidTr="00A27C4F">
        <w:trPr>
          <w:cantSplit/>
        </w:trPr>
        <w:tc>
          <w:tcPr>
            <w:tcW w:w="794" w:type="dxa"/>
          </w:tcPr>
          <w:p w14:paraId="6EB0A9C8" w14:textId="77777777" w:rsidR="00231F17" w:rsidRPr="005460F2" w:rsidRDefault="00231F17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0A6E57CB" w14:textId="77777777" w:rsidR="00231F17" w:rsidRPr="005460F2" w:rsidRDefault="00231F17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66E20775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p w14:paraId="41646441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925633" w:rsidRPr="005460F2" w14:paraId="497CE786" w14:textId="77777777" w:rsidTr="00A27C4F">
        <w:trPr>
          <w:cantSplit/>
        </w:trPr>
        <w:tc>
          <w:tcPr>
            <w:tcW w:w="794" w:type="dxa"/>
          </w:tcPr>
          <w:p w14:paraId="7DAB15EB" w14:textId="77777777" w:rsidR="00925633" w:rsidRPr="005460F2" w:rsidRDefault="00925633" w:rsidP="00A27C4F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2774DE32" w14:textId="2C62993E" w:rsidR="00925633" w:rsidRPr="005460F2" w:rsidRDefault="00925633" w:rsidP="00A27C4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 xml:space="preserve">نام آزمون: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راهنمایی اندازه گیری و ارزیابی تنش های دمایی در محیط کار</w:t>
            </w:r>
          </w:p>
        </w:tc>
      </w:tr>
      <w:tr w:rsidR="00231F17" w:rsidRPr="005460F2" w14:paraId="7573FCC9" w14:textId="77777777" w:rsidTr="00A27C4F">
        <w:trPr>
          <w:cantSplit/>
        </w:trPr>
        <w:tc>
          <w:tcPr>
            <w:tcW w:w="794" w:type="dxa"/>
            <w:vAlign w:val="center"/>
          </w:tcPr>
          <w:p w14:paraId="57CAE4D5" w14:textId="74570AFB" w:rsidR="00231F17" w:rsidRPr="005460F2" w:rsidRDefault="00231F17" w:rsidP="003D0513">
            <w:pPr>
              <w:pStyle w:val="a"/>
              <w:keepNext/>
              <w:keepLines/>
              <w:numPr>
                <w:ilvl w:val="0"/>
                <w:numId w:val="9"/>
              </w:numPr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14:paraId="1DB9A176" w14:textId="72818AD7" w:rsidR="00231F17" w:rsidRPr="005460F2" w:rsidRDefault="004358AD" w:rsidP="00A27C4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11381F">
              <w:rPr>
                <w:rtl/>
              </w:rPr>
              <w:t>میزان تبادل گرما از طریق جابجایی به چه عواملی وابسته است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4358AD" w:rsidRPr="005460F2" w14:paraId="14FDF752" w14:textId="77777777" w:rsidTr="00A27C4F">
        <w:trPr>
          <w:cantSplit/>
        </w:trPr>
        <w:tc>
          <w:tcPr>
            <w:tcW w:w="794" w:type="dxa"/>
          </w:tcPr>
          <w:p w14:paraId="7DB5B1D0" w14:textId="77777777" w:rsidR="004358AD" w:rsidRPr="005460F2" w:rsidRDefault="004358AD" w:rsidP="004358A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3E737013" w14:textId="77777777" w:rsidR="004358AD" w:rsidRPr="005460F2" w:rsidRDefault="004358AD" w:rsidP="004358A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14:paraId="6D9F57F3" w14:textId="2C6D1AF1" w:rsidR="004358AD" w:rsidRPr="004358AD" w:rsidRDefault="004358AD" w:rsidP="004358A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EE0000"/>
                <w:rtl/>
                <w:lang w:bidi="fa-IR"/>
              </w:rPr>
            </w:pPr>
            <w:r w:rsidRPr="004358AD">
              <w:rPr>
                <w:color w:val="EE0000"/>
                <w:rtl/>
              </w:rPr>
              <w:t xml:space="preserve">تفاوت دمای سطح پوست و دمای هوا </w:t>
            </w:r>
          </w:p>
        </w:tc>
      </w:tr>
      <w:tr w:rsidR="004358AD" w:rsidRPr="005460F2" w14:paraId="0EAAA49A" w14:textId="77777777" w:rsidTr="00A27C4F">
        <w:trPr>
          <w:cantSplit/>
        </w:trPr>
        <w:tc>
          <w:tcPr>
            <w:tcW w:w="794" w:type="dxa"/>
          </w:tcPr>
          <w:p w14:paraId="6E05C9F2" w14:textId="77777777" w:rsidR="004358AD" w:rsidRPr="005460F2" w:rsidRDefault="004358AD" w:rsidP="004358A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6F213BDA" w14:textId="77777777" w:rsidR="004358AD" w:rsidRPr="005460F2" w:rsidRDefault="004358AD" w:rsidP="004358A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14:paraId="69020C9C" w14:textId="70AF6BDC" w:rsidR="004358AD" w:rsidRPr="005460F2" w:rsidRDefault="004358AD" w:rsidP="004358A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D25B7">
              <w:rPr>
                <w:rtl/>
              </w:rPr>
              <w:t xml:space="preserve"> شدت تابش خورشید</w:t>
            </w:r>
          </w:p>
        </w:tc>
      </w:tr>
      <w:tr w:rsidR="004358AD" w:rsidRPr="005460F2" w14:paraId="74260E04" w14:textId="77777777" w:rsidTr="00A27C4F">
        <w:trPr>
          <w:cantSplit/>
        </w:trPr>
        <w:tc>
          <w:tcPr>
            <w:tcW w:w="794" w:type="dxa"/>
          </w:tcPr>
          <w:p w14:paraId="437958F3" w14:textId="77777777" w:rsidR="004358AD" w:rsidRPr="005460F2" w:rsidRDefault="004358AD" w:rsidP="004358A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156342D" w14:textId="77777777" w:rsidR="004358AD" w:rsidRPr="005460F2" w:rsidRDefault="004358AD" w:rsidP="004358A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14:paraId="031C6A48" w14:textId="14C9CEBC" w:rsidR="004358AD" w:rsidRPr="005460F2" w:rsidRDefault="004358AD" w:rsidP="004358A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D25B7">
              <w:rPr>
                <w:rtl/>
              </w:rPr>
              <w:t xml:space="preserve">  نوع لباس </w:t>
            </w:r>
          </w:p>
        </w:tc>
      </w:tr>
      <w:tr w:rsidR="004358AD" w:rsidRPr="005460F2" w14:paraId="57CFFCFF" w14:textId="77777777" w:rsidTr="00A27C4F">
        <w:trPr>
          <w:cantSplit/>
        </w:trPr>
        <w:tc>
          <w:tcPr>
            <w:tcW w:w="794" w:type="dxa"/>
          </w:tcPr>
          <w:p w14:paraId="72F4A2B1" w14:textId="77777777" w:rsidR="004358AD" w:rsidRPr="005460F2" w:rsidRDefault="004358AD" w:rsidP="004358AD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14:paraId="2E125F28" w14:textId="77777777" w:rsidR="004358AD" w:rsidRPr="005460F2" w:rsidRDefault="004358AD" w:rsidP="004358AD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14:paraId="11D948F1" w14:textId="1D0CC6DC" w:rsidR="004358AD" w:rsidRPr="005460F2" w:rsidRDefault="004358AD" w:rsidP="004358A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9D25B7">
              <w:rPr>
                <w:rtl/>
              </w:rPr>
              <w:t xml:space="preserve"> میزان متابولیسم پایه</w:t>
            </w:r>
          </w:p>
        </w:tc>
      </w:tr>
      <w:tr w:rsidR="00231F17" w:rsidRPr="005460F2" w14:paraId="4B5C2B7C" w14:textId="77777777" w:rsidTr="00A27C4F">
        <w:trPr>
          <w:cantSplit/>
        </w:trPr>
        <w:tc>
          <w:tcPr>
            <w:tcW w:w="794" w:type="dxa"/>
          </w:tcPr>
          <w:p w14:paraId="6129AC5C" w14:textId="77777777" w:rsidR="00231F17" w:rsidRPr="005460F2" w:rsidRDefault="00231F17" w:rsidP="00A27C4F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14:paraId="16C62A94" w14:textId="77777777" w:rsidR="00231F17" w:rsidRPr="005460F2" w:rsidRDefault="00231F17" w:rsidP="00A27C4F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14:paraId="5EE7CCDD" w14:textId="77777777" w:rsidR="00231F17" w:rsidRDefault="00231F17" w:rsidP="00231F17">
      <w:pPr>
        <w:tabs>
          <w:tab w:val="left" w:pos="9517"/>
        </w:tabs>
        <w:bidi w:val="0"/>
        <w:rPr>
          <w:rFonts w:asciiTheme="majorBidi" w:hAnsiTheme="majorBidi" w:cs="B Nazanin"/>
        </w:rPr>
      </w:pPr>
    </w:p>
    <w:sectPr w:rsidR="00231F17" w:rsidSect="00075C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10DA1" w14:textId="77777777" w:rsidR="00157A0D" w:rsidRDefault="00157A0D">
      <w:r>
        <w:separator/>
      </w:r>
    </w:p>
  </w:endnote>
  <w:endnote w:type="continuationSeparator" w:id="0">
    <w:p w14:paraId="514A4E06" w14:textId="77777777" w:rsidR="00157A0D" w:rsidRDefault="00157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8FB97" w14:textId="77777777" w:rsidR="00B2294B" w:rsidRDefault="00B229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48DA3" w14:textId="77777777" w:rsidR="00AF763F" w:rsidRPr="001F3A0F" w:rsidRDefault="00AF763F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A3514F">
      <w:rPr>
        <w:rStyle w:val="PageNumber"/>
        <w:rFonts w:cs="B Nazanin"/>
        <w:noProof/>
        <w:sz w:val="20"/>
        <w:szCs w:val="20"/>
        <w:rtl/>
      </w:rPr>
      <w:t>2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EB2A4" w14:textId="77777777" w:rsidR="00B2294B" w:rsidRDefault="00B229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7FA70" w14:textId="77777777" w:rsidR="00157A0D" w:rsidRDefault="00157A0D">
      <w:r>
        <w:separator/>
      </w:r>
    </w:p>
  </w:footnote>
  <w:footnote w:type="continuationSeparator" w:id="0">
    <w:p w14:paraId="75117608" w14:textId="77777777" w:rsidR="00157A0D" w:rsidRDefault="00157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E56EB" w14:textId="77777777" w:rsidR="00B2294B" w:rsidRDefault="00B229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D2D06" w14:textId="77777777" w:rsidR="00AF763F" w:rsidRPr="006D36FD" w:rsidRDefault="00AF763F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E4600A" wp14:editId="53451F52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587AD8" w14:textId="487A12D0" w:rsidR="00AF763F" w:rsidRPr="00420F46" w:rsidRDefault="00AF763F" w:rsidP="00E20861">
                          <w:pPr>
                            <w:rPr>
                              <w:rFonts w:cs="B Nazanin"/>
                              <w:rtl/>
                            </w:rPr>
                          </w:pPr>
                          <w:r w:rsidRPr="00420F46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رشته</w:t>
                          </w:r>
                          <w:r w:rsidRP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تخصصی</w:t>
                          </w:r>
                          <w:r w:rsidRPr="00420F46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:</w:t>
                          </w:r>
                          <w:r w:rsidRP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 معاونت بهداشتی</w:t>
                          </w:r>
                          <w:r w:rsidR="00420F46" w:rsidRPr="00420F46"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 w:rsidR="00420F46">
                            <w:rPr>
                              <w:rFonts w:ascii="Sakkal Majalla" w:hAnsi="Sakkal Majalla" w:cs="Sakkal Majalla" w:hint="cs"/>
                              <w:rtl/>
                            </w:rPr>
                            <w:t>–</w:t>
                          </w:r>
                          <w:r w:rsidR="00420F46">
                            <w:rPr>
                              <w:rFonts w:cs="B Nazanin" w:hint="cs"/>
                              <w:rtl/>
                            </w:rPr>
                            <w:t xml:space="preserve"> </w:t>
                          </w:r>
                          <w:r w:rsidR="00420F46" w:rsidRP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بهداشت حرفه ای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4600A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" filled="f" stroked="f">
              <v:textbox>
                <w:txbxContent>
                  <w:p w14:paraId="12587AD8" w14:textId="487A12D0" w:rsidR="00AF763F" w:rsidRPr="00420F46" w:rsidRDefault="00AF763F" w:rsidP="00E20861">
                    <w:pPr>
                      <w:rPr>
                        <w:rFonts w:cs="B Nazanin"/>
                        <w:rtl/>
                      </w:rPr>
                    </w:pPr>
                    <w:r w:rsidRPr="00420F46">
                      <w:rPr>
                        <w:rFonts w:cs="B Nazanin"/>
                        <w:b/>
                        <w:bCs/>
                        <w:sz w:val="22"/>
                        <w:szCs w:val="22"/>
                        <w:rtl/>
                      </w:rPr>
                      <w:t>رشته</w:t>
                    </w:r>
                    <w:r w:rsidRP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تخصصی</w:t>
                    </w:r>
                    <w:r w:rsidRPr="00420F46">
                      <w:rPr>
                        <w:rFonts w:cs="B Nazanin"/>
                        <w:b/>
                        <w:bCs/>
                        <w:sz w:val="22"/>
                        <w:szCs w:val="22"/>
                        <w:rtl/>
                      </w:rPr>
                      <w:t>:</w:t>
                    </w:r>
                    <w:r w:rsidRP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معاونت بهداشتی</w:t>
                    </w:r>
                    <w:r w:rsidR="00420F46" w:rsidRPr="00420F46"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 w:rsidR="00420F46">
                      <w:rPr>
                        <w:rFonts w:ascii="Sakkal Majalla" w:hAnsi="Sakkal Majalla" w:cs="Sakkal Majalla" w:hint="cs"/>
                        <w:rtl/>
                      </w:rPr>
                      <w:t>–</w:t>
                    </w:r>
                    <w:r w:rsidR="00420F46">
                      <w:rPr>
                        <w:rFonts w:cs="B Nazanin" w:hint="cs"/>
                        <w:rtl/>
                      </w:rPr>
                      <w:t xml:space="preserve"> </w:t>
                    </w:r>
                    <w:r w:rsidR="00420F46" w:rsidRP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بهداشت حرفه ای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DCF75C4" wp14:editId="3AE5A609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3B711C" w14:textId="31A1CCD0" w:rsidR="00AF763F" w:rsidRPr="005937FB" w:rsidRDefault="00AF763F" w:rsidP="00A3514F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</w:t>
                          </w:r>
                          <w:r w:rsidR="00B2294B"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1404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CF75C4"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" filled="f" stroked="f">
              <v:textbox>
                <w:txbxContent>
                  <w:p w14:paraId="6A3B711C" w14:textId="31A1CCD0" w:rsidR="00AF763F" w:rsidRPr="005937FB" w:rsidRDefault="00AF763F" w:rsidP="00A3514F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</w:t>
                    </w:r>
                    <w:r w:rsidR="00B2294B"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>1404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71F8C33" wp14:editId="30524DB4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6C483C" w14:textId="599AB0D2" w:rsidR="00AF763F" w:rsidRPr="005937FB" w:rsidRDefault="00AF763F" w:rsidP="00813B33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 w:rsidR="00420F46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تبریز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1F8C33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" filled="f" stroked="f">
              <v:textbox>
                <w:txbxContent>
                  <w:p w14:paraId="166C483C" w14:textId="599AB0D2" w:rsidR="00AF763F" w:rsidRPr="005937FB" w:rsidRDefault="00AF763F" w:rsidP="00813B33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 w:rsidR="00420F46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تبریز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607BCFAD" wp14:editId="08DAFF29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70373E2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47B7D2B" wp14:editId="207DBA15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6D880E51" w14:textId="77777777" w:rsidR="00AF763F" w:rsidRDefault="00AF763F" w:rsidP="00732AC7">
                          <w:pPr>
                            <w:jc w:val="center"/>
                          </w:pPr>
                          <w:r>
                            <w:rPr>
                              <w:rFonts w:hint="cs"/>
                              <w:rtl/>
                            </w:rPr>
                            <w:t>÷</w:t>
                          </w:r>
                        </w:p>
                        <w:p w14:paraId="179A257A" w14:textId="77777777" w:rsidR="00AF763F" w:rsidRDefault="00AF763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47B7D2B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" strokeweight="3pt">
              <v:stroke linestyle="thinThin"/>
              <v:textbox>
                <w:txbxContent>
                  <w:p w14:paraId="6D880E51" w14:textId="77777777" w:rsidR="00AF763F" w:rsidRDefault="00AF763F" w:rsidP="00732AC7">
                    <w:pPr>
                      <w:jc w:val="center"/>
                    </w:pPr>
                    <w:r>
                      <w:rPr>
                        <w:rFonts w:hint="cs"/>
                        <w:rtl/>
                      </w:rPr>
                      <w:t>÷</w:t>
                    </w:r>
                  </w:p>
                  <w:p w14:paraId="179A257A" w14:textId="77777777" w:rsidR="00AF763F" w:rsidRDefault="00AF763F"/>
                </w:txbxContent>
              </v:textbox>
            </v:round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2696" w14:textId="77777777" w:rsidR="00B2294B" w:rsidRDefault="00B229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10E2"/>
    <w:multiLevelType w:val="hybridMultilevel"/>
    <w:tmpl w:val="D7127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6607C"/>
    <w:multiLevelType w:val="hybridMultilevel"/>
    <w:tmpl w:val="36DA90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070FB"/>
    <w:multiLevelType w:val="hybridMultilevel"/>
    <w:tmpl w:val="3FD66142"/>
    <w:lvl w:ilvl="0" w:tplc="5C00F6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B2E36"/>
    <w:multiLevelType w:val="hybridMultilevel"/>
    <w:tmpl w:val="49862094"/>
    <w:lvl w:ilvl="0" w:tplc="2ED28CE4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A440F"/>
    <w:multiLevelType w:val="hybridMultilevel"/>
    <w:tmpl w:val="638C6F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437EFA"/>
    <w:multiLevelType w:val="hybridMultilevel"/>
    <w:tmpl w:val="DAB02356"/>
    <w:lvl w:ilvl="0" w:tplc="027CCF7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AD03BC"/>
    <w:multiLevelType w:val="hybridMultilevel"/>
    <w:tmpl w:val="A2589DDA"/>
    <w:lvl w:ilvl="0" w:tplc="0409000F">
      <w:start w:val="1"/>
      <w:numFmt w:val="decimal"/>
      <w:lvlText w:val="%1."/>
      <w:lvlJc w:val="left"/>
      <w:pPr>
        <w:ind w:left="674" w:hanging="360"/>
      </w:p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</w:lvl>
    <w:lvl w:ilvl="3" w:tplc="0409000F" w:tentative="1">
      <w:start w:val="1"/>
      <w:numFmt w:val="decimal"/>
      <w:lvlText w:val="%4."/>
      <w:lvlJc w:val="left"/>
      <w:pPr>
        <w:ind w:left="2834" w:hanging="360"/>
      </w:p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</w:lvl>
    <w:lvl w:ilvl="6" w:tplc="0409000F" w:tentative="1">
      <w:start w:val="1"/>
      <w:numFmt w:val="decimal"/>
      <w:lvlText w:val="%7."/>
      <w:lvlJc w:val="left"/>
      <w:pPr>
        <w:ind w:left="4994" w:hanging="360"/>
      </w:p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8" w15:restartNumberingAfterBreak="0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9" w15:restartNumberingAfterBreak="0">
    <w:nsid w:val="76EC7C54"/>
    <w:multiLevelType w:val="hybridMultilevel"/>
    <w:tmpl w:val="B6A66CDC"/>
    <w:lvl w:ilvl="0" w:tplc="697295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3596008">
    <w:abstractNumId w:val="5"/>
  </w:num>
  <w:num w:numId="2" w16cid:durableId="210965954">
    <w:abstractNumId w:val="8"/>
  </w:num>
  <w:num w:numId="3" w16cid:durableId="1129711188">
    <w:abstractNumId w:val="6"/>
  </w:num>
  <w:num w:numId="4" w16cid:durableId="158426040">
    <w:abstractNumId w:val="9"/>
  </w:num>
  <w:num w:numId="5" w16cid:durableId="290597349">
    <w:abstractNumId w:val="2"/>
  </w:num>
  <w:num w:numId="6" w16cid:durableId="1969512438">
    <w:abstractNumId w:val="3"/>
  </w:num>
  <w:num w:numId="7" w16cid:durableId="1018892842">
    <w:abstractNumId w:val="1"/>
  </w:num>
  <w:num w:numId="8" w16cid:durableId="1418401899">
    <w:abstractNumId w:val="0"/>
  </w:num>
  <w:num w:numId="9" w16cid:durableId="1184326036">
    <w:abstractNumId w:val="4"/>
  </w:num>
  <w:num w:numId="10" w16cid:durableId="18640880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B77"/>
    <w:rsid w:val="00007F08"/>
    <w:rsid w:val="000243F2"/>
    <w:rsid w:val="00034C30"/>
    <w:rsid w:val="00063EF1"/>
    <w:rsid w:val="00072457"/>
    <w:rsid w:val="00075C78"/>
    <w:rsid w:val="0007792B"/>
    <w:rsid w:val="000808FE"/>
    <w:rsid w:val="000A1C98"/>
    <w:rsid w:val="000A7996"/>
    <w:rsid w:val="000B0F5C"/>
    <w:rsid w:val="000B5862"/>
    <w:rsid w:val="000E4D0A"/>
    <w:rsid w:val="000F71BD"/>
    <w:rsid w:val="001218DE"/>
    <w:rsid w:val="00136295"/>
    <w:rsid w:val="00136DA6"/>
    <w:rsid w:val="00141165"/>
    <w:rsid w:val="00143380"/>
    <w:rsid w:val="001462A5"/>
    <w:rsid w:val="001517D6"/>
    <w:rsid w:val="00157A0D"/>
    <w:rsid w:val="00161A31"/>
    <w:rsid w:val="00161EA0"/>
    <w:rsid w:val="00166EA4"/>
    <w:rsid w:val="001712CC"/>
    <w:rsid w:val="00174532"/>
    <w:rsid w:val="00194F6A"/>
    <w:rsid w:val="001A71CD"/>
    <w:rsid w:val="001F3A0F"/>
    <w:rsid w:val="00224322"/>
    <w:rsid w:val="00225D4A"/>
    <w:rsid w:val="00230953"/>
    <w:rsid w:val="00231F17"/>
    <w:rsid w:val="00240F7F"/>
    <w:rsid w:val="00241758"/>
    <w:rsid w:val="002560AB"/>
    <w:rsid w:val="00267CC7"/>
    <w:rsid w:val="00280825"/>
    <w:rsid w:val="002B5541"/>
    <w:rsid w:val="002C3C64"/>
    <w:rsid w:val="002D2570"/>
    <w:rsid w:val="002E069A"/>
    <w:rsid w:val="002E4DC9"/>
    <w:rsid w:val="002F3DEC"/>
    <w:rsid w:val="002F7647"/>
    <w:rsid w:val="00305037"/>
    <w:rsid w:val="003148D4"/>
    <w:rsid w:val="0033484B"/>
    <w:rsid w:val="003514BE"/>
    <w:rsid w:val="00362C71"/>
    <w:rsid w:val="00374FD1"/>
    <w:rsid w:val="003A6A83"/>
    <w:rsid w:val="003D0513"/>
    <w:rsid w:val="003E54ED"/>
    <w:rsid w:val="003E5CD3"/>
    <w:rsid w:val="003E7990"/>
    <w:rsid w:val="003F434C"/>
    <w:rsid w:val="00407EE6"/>
    <w:rsid w:val="0041029E"/>
    <w:rsid w:val="0041074F"/>
    <w:rsid w:val="00420F46"/>
    <w:rsid w:val="00422BCF"/>
    <w:rsid w:val="004358AD"/>
    <w:rsid w:val="00450F3A"/>
    <w:rsid w:val="00453C31"/>
    <w:rsid w:val="00453D61"/>
    <w:rsid w:val="004705F3"/>
    <w:rsid w:val="0047099D"/>
    <w:rsid w:val="00470C96"/>
    <w:rsid w:val="00471789"/>
    <w:rsid w:val="00472477"/>
    <w:rsid w:val="00482EA9"/>
    <w:rsid w:val="0048340C"/>
    <w:rsid w:val="00496441"/>
    <w:rsid w:val="004964B4"/>
    <w:rsid w:val="004A340F"/>
    <w:rsid w:val="004B32FD"/>
    <w:rsid w:val="004B62CD"/>
    <w:rsid w:val="004C0ABB"/>
    <w:rsid w:val="004E557F"/>
    <w:rsid w:val="004E6059"/>
    <w:rsid w:val="00510E7A"/>
    <w:rsid w:val="005110C8"/>
    <w:rsid w:val="00516286"/>
    <w:rsid w:val="005460F2"/>
    <w:rsid w:val="005463D3"/>
    <w:rsid w:val="00572B29"/>
    <w:rsid w:val="00586556"/>
    <w:rsid w:val="0059285E"/>
    <w:rsid w:val="005937FB"/>
    <w:rsid w:val="00597025"/>
    <w:rsid w:val="005B352D"/>
    <w:rsid w:val="005C3793"/>
    <w:rsid w:val="005C4E45"/>
    <w:rsid w:val="005E213A"/>
    <w:rsid w:val="005F3B00"/>
    <w:rsid w:val="005F7F76"/>
    <w:rsid w:val="006227E8"/>
    <w:rsid w:val="00624C3D"/>
    <w:rsid w:val="00630F76"/>
    <w:rsid w:val="0063391A"/>
    <w:rsid w:val="00656630"/>
    <w:rsid w:val="00664F5C"/>
    <w:rsid w:val="006832B6"/>
    <w:rsid w:val="00686A8C"/>
    <w:rsid w:val="00695D7A"/>
    <w:rsid w:val="006B0676"/>
    <w:rsid w:val="006C0865"/>
    <w:rsid w:val="006C45A5"/>
    <w:rsid w:val="006D36FD"/>
    <w:rsid w:val="00700CA3"/>
    <w:rsid w:val="007035AC"/>
    <w:rsid w:val="00703FB7"/>
    <w:rsid w:val="00715BB2"/>
    <w:rsid w:val="00730DC0"/>
    <w:rsid w:val="00732606"/>
    <w:rsid w:val="00732AC7"/>
    <w:rsid w:val="00752BA7"/>
    <w:rsid w:val="0076020B"/>
    <w:rsid w:val="00776D30"/>
    <w:rsid w:val="00786E99"/>
    <w:rsid w:val="00787B9B"/>
    <w:rsid w:val="00797D4F"/>
    <w:rsid w:val="007C47AB"/>
    <w:rsid w:val="007D1F63"/>
    <w:rsid w:val="007E0865"/>
    <w:rsid w:val="007E1F29"/>
    <w:rsid w:val="007F516F"/>
    <w:rsid w:val="00805D0A"/>
    <w:rsid w:val="00813B33"/>
    <w:rsid w:val="008204B2"/>
    <w:rsid w:val="00847B11"/>
    <w:rsid w:val="0085186B"/>
    <w:rsid w:val="008561E6"/>
    <w:rsid w:val="008613EF"/>
    <w:rsid w:val="00870520"/>
    <w:rsid w:val="00872B77"/>
    <w:rsid w:val="00880240"/>
    <w:rsid w:val="0089421B"/>
    <w:rsid w:val="008A1EC0"/>
    <w:rsid w:val="008B0CC9"/>
    <w:rsid w:val="008B26AC"/>
    <w:rsid w:val="008C0642"/>
    <w:rsid w:val="008C28E7"/>
    <w:rsid w:val="008D49C9"/>
    <w:rsid w:val="00913D4C"/>
    <w:rsid w:val="00925633"/>
    <w:rsid w:val="009323FA"/>
    <w:rsid w:val="00932DDA"/>
    <w:rsid w:val="00970691"/>
    <w:rsid w:val="00974178"/>
    <w:rsid w:val="009752E7"/>
    <w:rsid w:val="00983BDF"/>
    <w:rsid w:val="009923A4"/>
    <w:rsid w:val="009B24FF"/>
    <w:rsid w:val="009C31B4"/>
    <w:rsid w:val="009E5725"/>
    <w:rsid w:val="009F0F6A"/>
    <w:rsid w:val="009F1E19"/>
    <w:rsid w:val="009F6514"/>
    <w:rsid w:val="009F6DF1"/>
    <w:rsid w:val="00A05D84"/>
    <w:rsid w:val="00A12D2B"/>
    <w:rsid w:val="00A17869"/>
    <w:rsid w:val="00A17B43"/>
    <w:rsid w:val="00A32D2F"/>
    <w:rsid w:val="00A3514F"/>
    <w:rsid w:val="00A3569F"/>
    <w:rsid w:val="00A40E1D"/>
    <w:rsid w:val="00A44826"/>
    <w:rsid w:val="00A46E56"/>
    <w:rsid w:val="00A572DC"/>
    <w:rsid w:val="00A62ED9"/>
    <w:rsid w:val="00A67F7E"/>
    <w:rsid w:val="00A83656"/>
    <w:rsid w:val="00A972D8"/>
    <w:rsid w:val="00AA68F5"/>
    <w:rsid w:val="00AC6DD7"/>
    <w:rsid w:val="00AC72BE"/>
    <w:rsid w:val="00AD0A79"/>
    <w:rsid w:val="00AD1158"/>
    <w:rsid w:val="00AD2465"/>
    <w:rsid w:val="00AD7CED"/>
    <w:rsid w:val="00AE071F"/>
    <w:rsid w:val="00AE7B0B"/>
    <w:rsid w:val="00AF763F"/>
    <w:rsid w:val="00AF76D9"/>
    <w:rsid w:val="00B2294B"/>
    <w:rsid w:val="00B2449B"/>
    <w:rsid w:val="00B91DD1"/>
    <w:rsid w:val="00B93860"/>
    <w:rsid w:val="00BB795D"/>
    <w:rsid w:val="00BC1A66"/>
    <w:rsid w:val="00BC6CCB"/>
    <w:rsid w:val="00BD1B4C"/>
    <w:rsid w:val="00BD6C14"/>
    <w:rsid w:val="00BD7DEB"/>
    <w:rsid w:val="00BE60E2"/>
    <w:rsid w:val="00BF2440"/>
    <w:rsid w:val="00C0462F"/>
    <w:rsid w:val="00C05D68"/>
    <w:rsid w:val="00C05DC6"/>
    <w:rsid w:val="00C13B4C"/>
    <w:rsid w:val="00C25E1C"/>
    <w:rsid w:val="00C27E3C"/>
    <w:rsid w:val="00C33159"/>
    <w:rsid w:val="00C342AC"/>
    <w:rsid w:val="00C34B4E"/>
    <w:rsid w:val="00C350B5"/>
    <w:rsid w:val="00C36039"/>
    <w:rsid w:val="00C45620"/>
    <w:rsid w:val="00C604EF"/>
    <w:rsid w:val="00C6253A"/>
    <w:rsid w:val="00C7217A"/>
    <w:rsid w:val="00C733EB"/>
    <w:rsid w:val="00C80A8F"/>
    <w:rsid w:val="00CA41BE"/>
    <w:rsid w:val="00CB1C74"/>
    <w:rsid w:val="00CC7B97"/>
    <w:rsid w:val="00CD498F"/>
    <w:rsid w:val="00D03C49"/>
    <w:rsid w:val="00D07B8C"/>
    <w:rsid w:val="00D60ACE"/>
    <w:rsid w:val="00D60DB2"/>
    <w:rsid w:val="00D644E5"/>
    <w:rsid w:val="00D6746E"/>
    <w:rsid w:val="00D83D6C"/>
    <w:rsid w:val="00D87F2E"/>
    <w:rsid w:val="00D93609"/>
    <w:rsid w:val="00D95FC5"/>
    <w:rsid w:val="00DA0A0E"/>
    <w:rsid w:val="00DA4DAF"/>
    <w:rsid w:val="00DA6CEC"/>
    <w:rsid w:val="00DB6F73"/>
    <w:rsid w:val="00DD4A35"/>
    <w:rsid w:val="00E001DF"/>
    <w:rsid w:val="00E1698C"/>
    <w:rsid w:val="00E20861"/>
    <w:rsid w:val="00E4791B"/>
    <w:rsid w:val="00E625E8"/>
    <w:rsid w:val="00E649A3"/>
    <w:rsid w:val="00E82550"/>
    <w:rsid w:val="00E850E7"/>
    <w:rsid w:val="00E86D60"/>
    <w:rsid w:val="00E921FB"/>
    <w:rsid w:val="00ED5B61"/>
    <w:rsid w:val="00EF5619"/>
    <w:rsid w:val="00F03C6F"/>
    <w:rsid w:val="00F04E33"/>
    <w:rsid w:val="00F1037A"/>
    <w:rsid w:val="00F37BDF"/>
    <w:rsid w:val="00F410CC"/>
    <w:rsid w:val="00F426A4"/>
    <w:rsid w:val="00F652D8"/>
    <w:rsid w:val="00F84E4C"/>
    <w:rsid w:val="00F87B18"/>
    <w:rsid w:val="00F90451"/>
    <w:rsid w:val="00FA0234"/>
    <w:rsid w:val="00FA6D61"/>
    <w:rsid w:val="00FC1E59"/>
    <w:rsid w:val="00FD0D8E"/>
    <w:rsid w:val="00FD484B"/>
    <w:rsid w:val="00FF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/"/>
  <w:listSeparator w:val="؛"/>
  <w14:docId w14:val="1EA3745D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0E1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  <w:style w:type="paragraph" w:styleId="ListParagraph">
    <w:name w:val="List Paragraph"/>
    <w:basedOn w:val="Normal"/>
    <w:uiPriority w:val="34"/>
    <w:qFormat/>
    <w:rsid w:val="00C27E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504B3-DC49-4646-BE0C-46BC7EFF3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65</TotalTime>
  <Pages>27</Pages>
  <Words>2812</Words>
  <Characters>16031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18806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yosef hemmatjou</cp:lastModifiedBy>
  <cp:revision>19</cp:revision>
  <cp:lastPrinted>1900-12-31T19:30:00Z</cp:lastPrinted>
  <dcterms:created xsi:type="dcterms:W3CDTF">2025-06-10T14:01:00Z</dcterms:created>
  <dcterms:modified xsi:type="dcterms:W3CDTF">2025-06-14T05:37:00Z</dcterms:modified>
</cp:coreProperties>
</file>